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B4C" w:rsidRPr="004823C2" w:rsidRDefault="004F3B4C" w:rsidP="004823C2">
      <w:pPr>
        <w:tabs>
          <w:tab w:val="left" w:pos="5760"/>
          <w:tab w:val="center" w:pos="7285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</w:p>
    <w:p w:rsidR="004F3B4C" w:rsidRDefault="004F3B4C" w:rsidP="004823C2">
      <w:pPr>
        <w:tabs>
          <w:tab w:val="left" w:pos="5760"/>
          <w:tab w:val="center" w:pos="7285"/>
        </w:tabs>
        <w:rPr>
          <w:rFonts w:ascii="Times New Roman" w:hAnsi="Times New Roman"/>
          <w:bCs/>
          <w:sz w:val="24"/>
          <w:szCs w:val="24"/>
        </w:rPr>
      </w:pPr>
    </w:p>
    <w:p w:rsidR="004F3B4C" w:rsidRDefault="004F3B4C" w:rsidP="004823C2">
      <w:pPr>
        <w:tabs>
          <w:tab w:val="left" w:pos="5760"/>
          <w:tab w:val="center" w:pos="7285"/>
        </w:tabs>
        <w:rPr>
          <w:rFonts w:ascii="Times New Roman" w:hAnsi="Times New Roman"/>
          <w:bCs/>
          <w:sz w:val="24"/>
          <w:szCs w:val="24"/>
        </w:rPr>
      </w:pPr>
    </w:p>
    <w:p w:rsidR="004F3B4C" w:rsidRDefault="004F3B4C" w:rsidP="004823C2">
      <w:pPr>
        <w:tabs>
          <w:tab w:val="left" w:pos="5760"/>
          <w:tab w:val="center" w:pos="7285"/>
        </w:tabs>
        <w:rPr>
          <w:rFonts w:ascii="Times New Roman" w:hAnsi="Times New Roman"/>
          <w:bCs/>
          <w:sz w:val="24"/>
          <w:szCs w:val="24"/>
        </w:rPr>
      </w:pPr>
    </w:p>
    <w:p w:rsidR="004F3B4C" w:rsidRPr="005D3DFA" w:rsidRDefault="004F3B4C" w:rsidP="0001000F">
      <w:pPr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</w:t>
      </w:r>
    </w:p>
    <w:p w:rsidR="004F3B4C" w:rsidRDefault="004F3B4C" w:rsidP="000956DC">
      <w:pPr>
        <w:spacing w:line="240" w:lineRule="auto"/>
        <w:rPr>
          <w:rFonts w:ascii="Times New Roman" w:hAnsi="Times New Roman"/>
          <w:bCs/>
        </w:rPr>
      </w:pPr>
      <w:r w:rsidRPr="000956DC">
        <w:rPr>
          <w:rFonts w:ascii="Times New Roman" w:hAnsi="Times New Roman"/>
          <w:bCs/>
        </w:rPr>
        <w:t xml:space="preserve">                                                                     </w:t>
      </w:r>
      <w:r>
        <w:rPr>
          <w:rFonts w:ascii="Times New Roman" w:hAnsi="Times New Roman"/>
          <w:bCs/>
        </w:rPr>
        <w:t xml:space="preserve">        </w:t>
      </w:r>
    </w:p>
    <w:p w:rsidR="004F3B4C" w:rsidRPr="00436B9F" w:rsidRDefault="004F3B4C" w:rsidP="00436B9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6B9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Данная программа составлена на основании  требований Федерального государственного образовательного стандарта общего образования обучающихся с легкой умственной отсталостью (интеллектуальными нарушениями).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-АООП УО (ИН) вар 1.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-Устава МБОУ Кутуликская СОШ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Цель – формирование основ музыкальной культуры обучающихся с легкой умственной отсталостью (интеллектуальными нарушениями) как неотъемлемой части духовной культуры личности. Основы музыкальной культуры обучающихся с умственной отсталостью (интеллектуальными нарушениями) – интегративное понятие, предполагающее овладение элементарными компонентами качеств, необходимых для занятий музыкальной деятельностью, доступное всем обучающимся с умственной отсталостью (интеллектуальными нарушениями) с незначительными музыкальными способностями, не предусматривающее их целенаправленную подготовку к профессиональным занятиям музыкой (устойчивый интерес, положительная мотивация; основы музыкальных знаний, внемузыкальные представления; адекватность переживаний эмоциям, выраженным в музыке; проявление усилий в овладении музыкальной деятельностью; верное голосоведение мелодии, чистота интонирования; понимание содержания песен; точное воспроизведение ритмического рисунка, правильное звукоизвлечение при игре на простейших музыкальных инструментах).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</w:p>
    <w:p w:rsidR="004F3B4C" w:rsidRPr="00260D73" w:rsidRDefault="004F3B4C" w:rsidP="00260D7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60D73">
        <w:rPr>
          <w:rFonts w:ascii="Times New Roman" w:hAnsi="Times New Roman"/>
          <w:b/>
          <w:bCs/>
          <w:sz w:val="28"/>
          <w:szCs w:val="28"/>
        </w:rPr>
        <w:t>Характеристика детей с УО (ИН) вар.1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Дети с ограниченными возможностями здоровья – это дети, состояние здоровья которых препятствует освоению образовательных программ вне специальных условий обучения и воспитания.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Под специальными условиями для получения образования обучающимися с ОВЗпонимаются:</w:t>
      </w:r>
    </w:p>
    <w:p w:rsidR="004F3B4C" w:rsidRPr="00436B9F" w:rsidRDefault="004F3B4C" w:rsidP="00436B9F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использование специальных образовательных программ и методов обучения и воспитания,</w:t>
      </w:r>
    </w:p>
    <w:p w:rsidR="004F3B4C" w:rsidRPr="00436B9F" w:rsidRDefault="004F3B4C" w:rsidP="00436B9F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специальных учебников, учебных пособий и дидактических материалов,</w:t>
      </w:r>
    </w:p>
    <w:p w:rsidR="004F3B4C" w:rsidRPr="00436B9F" w:rsidRDefault="004F3B4C" w:rsidP="00436B9F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специальных ТСО коллективного и индивидуального пользования,</w:t>
      </w:r>
    </w:p>
    <w:p w:rsidR="004F3B4C" w:rsidRPr="00436B9F" w:rsidRDefault="004F3B4C" w:rsidP="00436B9F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предоставление услуг ассистента (помощника), оказывающего обучающимся необходимую техническую помощь,</w:t>
      </w:r>
    </w:p>
    <w:p w:rsidR="004F3B4C" w:rsidRPr="00436B9F" w:rsidRDefault="004F3B4C" w:rsidP="00436B9F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проведение групповых и индивидуальных коррекционных занятий,</w:t>
      </w:r>
    </w:p>
    <w:p w:rsidR="004F3B4C" w:rsidRPr="00436B9F" w:rsidRDefault="004F3B4C" w:rsidP="00436B9F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обеспечение доступа в здания образовательных организаций.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И другие условия, без которых невозможно или затруднено освоение образовательных программ обучающимися с ОВЗ.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Целью коррекционно-воспитательной работы с детьми с легкой степенью умственной отсталости является обучение их доступным знаниям и социальное адаптирование к самостоятельной жизни.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В специальной школе для детей с ОВЗ все учебные предметы группируются в два блока – образовательный и коррекционно-развивающий.  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 xml:space="preserve"> Обучение умственно отсталых детей имеет свои специфические особенности.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  <w:i/>
          <w:iCs/>
        </w:rPr>
        <w:t>Во-первых,</w:t>
      </w:r>
      <w:r w:rsidRPr="00436B9F">
        <w:rPr>
          <w:rFonts w:ascii="Times New Roman" w:hAnsi="Times New Roman"/>
          <w:bCs/>
        </w:rPr>
        <w:t xml:space="preserve"> это отбор материала с учетом его доступности и практической значимости для совершенствования речевой практики школьников. Умственно отсталые дети изучают элементарный языковой материал в самых минимальных пределах. Из научной грамматики отбираются самые элементарные сведения, необходимые для усвоения основ грамотного письма и правильной связной речи.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  <w:i/>
          <w:iCs/>
        </w:rPr>
        <w:t>Во-вторых,</w:t>
      </w:r>
      <w:r w:rsidRPr="00436B9F">
        <w:rPr>
          <w:rFonts w:ascii="Times New Roman" w:hAnsi="Times New Roman"/>
          <w:bCs/>
        </w:rPr>
        <w:t> программа с 1-го по 9-й класс построена на основе концентрического принципа размещения материала, при котором одна и та же тема изучается в течение нескольких лет с постепенным наращиванием сведений. Умственно отсталые дети с большими затруднениями усваивают сложные системы понятийных связей и легче — простые. Концентрическое расположение материала дает возможность разъединять сложные грамматические понятия и умения на составляющие элементы и каждый отрабатывать отдельно. В результате постепенно увеличивается число связей, лежащих в основе понятия, расширяется языковая и речевая база для отработки умений и навыков. Концентризм программы также создает условия для постоянного повторения ранее усвоенного материала. Например, тема «Предложение» проходит через все годы обучения начиная с 1 -го класса.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  <w:i/>
          <w:iCs/>
        </w:rPr>
        <w:t>В-третьих,</w:t>
      </w:r>
      <w:r w:rsidRPr="00436B9F">
        <w:rPr>
          <w:rFonts w:ascii="Times New Roman" w:hAnsi="Times New Roman"/>
          <w:bCs/>
        </w:rPr>
        <w:t> выделение пропедевтических периодов. Программа выделяет на всех этапах обучения подготовительные этапы, в течение которых у детей коррегируют недостатки прошлого опыта, готовят учащихся к усвоению следующих разделов программы.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  <w:i/>
          <w:iCs/>
        </w:rPr>
        <w:t>В-четвертых,</w:t>
      </w:r>
      <w:r w:rsidRPr="00436B9F">
        <w:rPr>
          <w:rFonts w:ascii="Times New Roman" w:hAnsi="Times New Roman"/>
          <w:bCs/>
        </w:rPr>
        <w:t> замедленный темп прохождения учебного материала. По сравнению с массовой школой в программе школы для детей с ОВЗ предусмотрено увеличение количества уроков по каждой теме.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  <w:i/>
          <w:iCs/>
        </w:rPr>
        <w:t>В-пятых,</w:t>
      </w:r>
      <w:r w:rsidRPr="00436B9F">
        <w:rPr>
          <w:rFonts w:ascii="Times New Roman" w:hAnsi="Times New Roman"/>
          <w:bCs/>
        </w:rPr>
        <w:t> коррекционная и практическая направленность программного материала. По русскому языку в первую очередь проявляется в области речевого развития детей, т.к. важнейшая цель уроков русского языка - формирование речи как средства общения, как способа коррекции познавательной деятельности учащихся и облегчения их адаптации после окончания школы.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Коррекционная работа – это исправление или ослабление имеющихся недостатков учащихся и содействие возможно большему приближению развития этих детей к их максимальному уровню.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Значительная неоднородность  состава учащихся школы для обучающихся с ОВЗ является её специфической особенностью.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По  возможностям  обучения  умственно  отсталые  учащиеся  делятся  на  четыре  группы.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  <w:i/>
          <w:iCs/>
        </w:rPr>
        <w:t>1  группу</w:t>
      </w:r>
      <w:r w:rsidRPr="00436B9F">
        <w:rPr>
          <w:rFonts w:ascii="Times New Roman" w:hAnsi="Times New Roman"/>
          <w:bCs/>
        </w:rPr>
        <w:t>  составляют  ученики,  наиболее  успешно  овладевающие  программным  материалом  в  процессе  фронтального  обучения.  Все  задания  ими,  как  правило,    выполняются  самостоятельно.  Они  не  испытывают  больших  затруднений  при  выполнении  измененного  задания,  в  основном  правильно  используют  имеющийся  опыт,  выполняя  новую  работу.  Умение  объяснять  свои  действия  словами  свидетельствует  о  сознательном  усвоении  этими  учащимися  программного  материала.  Им  доступен  некоторый  уровень  обобщения.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На  уроках  русского  языка  эти  ученики  достаточно  легко  овладевают  звуко-буквенным  анализом,  первоначальными  навыками  письма  и  чтения,  усваивают  несложные  правила  правописания.  Они  хорошо  понимают  содержание  прочитанных  текстов,  отвечают  на  вопросы  по  содержанию. 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Однако в условиях фронтальной работы  при  изучении  нового учебного материала  у  этих учащихся  все  же  проявляются  затруднения  в ориентировке и планировании  работы. Им, бывает,  нужна  дополнительная  помощь  в  умственных  трудовых  действиях.  Эту  помощь  они  используют  достаточно  эффективно.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Учащиеся  </w:t>
      </w:r>
      <w:r w:rsidRPr="00436B9F">
        <w:rPr>
          <w:rFonts w:ascii="Times New Roman" w:hAnsi="Times New Roman"/>
          <w:bCs/>
          <w:i/>
          <w:iCs/>
        </w:rPr>
        <w:t>II  группы</w:t>
      </w:r>
      <w:r w:rsidRPr="00436B9F">
        <w:rPr>
          <w:rFonts w:ascii="Times New Roman" w:hAnsi="Times New Roman"/>
          <w:bCs/>
        </w:rPr>
        <w:t>  также  достаточно  успешно  обучаются  в  классе.  В  ходе  обучения эти  дети испытывают  несколько  большие  трудности,  чем  ученики I  группы.  Они в основном  понимают фронтальное объяснение  учителя,  неплохо  запоминают  изучаемый  материал,  но   не  в  состоянии  сделать  элементарные  выводы  и  обобщения  без  помощи  учителя.  Они  нуждаются  в  активизирующей  и  организующей  помощи  учителя.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На  уроках  русского  языка  они  допускают  много  ошибок  в  чтении  и  письме  и  не  могут  самостоятельно  их  найти.  Правила  заучивают,  но  не  всегда  могут  применять  их  на   практике.  Прочитанное  понимают,  но  при  пересказе  могут  допустить  пропуски  смысловых  звеньев.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К  </w:t>
      </w:r>
      <w:r w:rsidRPr="00436B9F">
        <w:rPr>
          <w:rFonts w:ascii="Times New Roman" w:hAnsi="Times New Roman"/>
          <w:bCs/>
          <w:i/>
          <w:iCs/>
        </w:rPr>
        <w:t>III  группе</w:t>
      </w:r>
      <w:r w:rsidRPr="00436B9F">
        <w:rPr>
          <w:rFonts w:ascii="Times New Roman" w:hAnsi="Times New Roman"/>
          <w:bCs/>
        </w:rPr>
        <w:t>  относятся  ученики,  которые  с   трудом  усваивают  программный  материал,  нуждаясь  в  разнообразных  видах  помощи:  словесно-логической,  наглядной  и  предметно-практической. Успешность  усвоения  знаний,  в  первую  очередь  зависит  от  понимания  детьми  того,  что  им  сообщается. Для этих учащихся характерно недостаточное осознание вновь сообщаемого материала (правила, теоретические сведения, факты). Им трудно определить  главное в изучаемом, установить логическую связь частей, отделит второстепенное. Им трудно понять материал во время фронтальных занятий, они нуждаются в дополнительном объяснении. Их отличает низкая самостоятельность. Темп усвоения материала у этих учащихся значительно ниже, чем у детей, отнесенных ко II группе.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Несмотря на трудности усвоения материала, ученики в основном не теряют приобретенных знаний и умений, могут их применить при выполнении аналогичного задания, однако каждое несколько измененное  задание  воспринимается  ими  как  новое.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Школьники  III  группы  в  процессе  обучения  преодолевают  инертность.  Значительная  помощь  им,  бывает,  нужна  главным  образом  в  начале  выполнения  задания,  после  чего  они  могут  работать  более  самостоятельно,  пока  не  встретятся  с новой  трудностью.  Деятельность  этих  учеников  нужно  постоянно  организовывать,  пока  они  не  поймут  основного   в  изучаемом  материале.  После  этого  они  увереннее  выполняют  задания  и  лучше  дают  словесный  отчет  о  нем.  Это  говорит  хотя  и  о  затрудненном,  но  в  определенной  мере  осознанном  процессе  усвоения.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Трудности  обучения  русскому  языку  у  этой  группы  учащихся  проявляются  прежде  всего  там,  где  требуется  аналитико-синтетическая  деятельность.  Они  медленнее  овладевают   звуко-буквенным  анализом,  навыками  грамотного  письма.  Учащиеся  могут  заучить  правила  правописания,  но  применяют  их  на  практике  механически.  Формирование  связной  устной  и  письменной  речи  у  этих  школьников  затруднено.  Их  отличает  неумение  построить  фразу.  Восприятие  содержания  носит  у  них  фрагментарный  характер.  Это  приводит  к  тому,  что  ученики  даже  в  общих  чертах  не  усваивают  смысла  прочитанного.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К  </w:t>
      </w:r>
      <w:r w:rsidRPr="00436B9F">
        <w:rPr>
          <w:rFonts w:ascii="Times New Roman" w:hAnsi="Times New Roman"/>
          <w:bCs/>
          <w:i/>
          <w:iCs/>
        </w:rPr>
        <w:t>IV  группе</w:t>
      </w:r>
      <w:r w:rsidRPr="00436B9F">
        <w:rPr>
          <w:rFonts w:ascii="Times New Roman" w:hAnsi="Times New Roman"/>
          <w:bCs/>
        </w:rPr>
        <w:t>  относятся  учащиеся,  которые  овладевают  учебным  материалом   на  самом  низком  уровне.  При  этом  только  фронтального  обучения  для  них  недостаточно.  Они  нуждаются  в  выполнении  большого  количества  упражнений, ведения  дополнительных приемов обучения, постоянном контроле и  подсказках во время выполнения  работ. Сделать  выводы с некоторой долей  самостоятельности,  использовать  прошлый  опыт  им  недоступно.  Учащимся  требуется  четкое  неоднократное  объяснение  учителя  при  выполнении  любого  задания.  Помощь  учителя  в  виде  прямой  подсказки  одними  учениками  используется  верно,  другие  в  этих  условиях  допускают  ошибки.  Эти  школьники  не  видят  ошибок  в  работе,  им  требуется  конкретное  указание  на  них  и  объяснение  к  исправлению.  Каждое  последующее  задание  воспринимается  ими  как  новое.  Знания  усваиваются  чисто  механически,  быстро  забываются.  Они  могут  усвоить  значительно  меньший  объем  знаний  и  умений,  чем  предлагается  программой  коррекционной  школы.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Ученики  данной  группы  овладевают,  в  основном,  первоначальными  навыками  чтения  и  письма.  Испытывая  большие  трудности  при  звуко-буквенном  анализе,  они  допускают  много  ошибок.  Особенно  их  затрудняет  усвоение правил  правописания,  которые  они  не  могут  использовать  на  практике,  а  также  понимание  читаемого.  Школьники  с  трудом  понимают   не  только  сложные  тексты  с  пропущенными  звеньями,  причинно-следственными  связями  и  отношениями,  но  и  простые  с  несложным  сюжетом.  Связная  устная  и  письменная  речь  формируется  у  них  медленно,  отличается  фрагментарностью,  значительным  искажением  смысла.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Отнесенность  школьников  к  той  или  иной  группе  не  является  стабильной.  Под  влиянием  корригирующего  обучения  учащиеся  развиваются  и  могут  переходить  в  группу  выше  или  занять  более  благополучное  место  внутри  группы.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Состав групп изменяется и в зависимости от характера урока. Так, один и тот же ученик в силу определенного недостатка может испытывать трудности в усвоении письменной речи, безграмотно писать, но достаточно развернуто и легко давать устное описание предмета, хорошо читать. Тогда по русскому языку этот учащийся может быть отнесен к 3-ей группе, а по чтению – ко 2-ой.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 xml:space="preserve"> 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Данная программа соответствует требованиям Федерального государственного образовательного стандарта общего образования обучающихся с легкой умственной отсталостью (интеллектуальными нарушениями).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Цель – формирование основ музыкальной культуры обучающихся с легкой умственной отсталостью (интеллектуальными нарушениями) как неотъемлемой части духовной культуры личности. Основы музыкальной культуры обучающихся с умственной отсталостью (интеллектуальными нарушениями) – интегративное понятие, предполагающее овладение элементарными компонентами качеств, необходимых для занятий музыкальной деятельностью, доступное всем обучающимся с умственной отсталостью (интеллектуальными нарушениями) с незначительными музыкальными способностями, не предусматривающее их целенаправленную подготовку к профессиональным занятиям музыкой (устойчивый интерес, положительная мотивация; основы музыкальных знаний, внемузыкальные представления; адекватность переживаний эмоциям, выраженным в музыке; проявление усилий в овладении музыкальной деятельностью; верное голосоведение мелодии, чистота интонирования; понимание содержания песен; точное воспроизведение ритмического рисунка, правильное звукоизвлечение при игре на простейших музыкальных инструментах).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260D73" w:rsidRDefault="004F3B4C" w:rsidP="00260D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0D73">
        <w:rPr>
          <w:rFonts w:ascii="Times New Roman" w:hAnsi="Times New Roman"/>
          <w:b/>
          <w:sz w:val="28"/>
          <w:szCs w:val="28"/>
        </w:rPr>
        <w:t>Задачи учебного предмета «Музыка»: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накопление первоначальных впечатлений от музыкального искусства и получение доступного опыта (овладение элементарными музыкальными знаниями, слушательскими и доступными исполнительскими умениями);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приобщение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выступлений профессиональных и самодеятельных музыкальных исполнителей, самостоятельной музыкальной деятельности;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развитие способности получать удовольствие от слушания музыкальных произведений, выделение собственных предпочтений в восприятии музыки, приобретение опыта самостоятельной музыкально-исполнительской и музыкально-оценочной деятельности;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развитие музыкальности, как комплекса способностей, необходимого для занятий музыкальной деятельностью (музыкальное восприятие, музыкально познавательные процессы, музыкальная память, эмоциональные переживания, чувство ритма, звуковысотный слух и др.);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обогащение представлений об отечественных  музыкальных традициях (праздники, обычаи, обряды), формирование духовно-нравственных качеств личности (любовь к Родине, патриотизм, гордость за отечественную музыкальную культуру), как в урочной, так и во внеурочной деятельности;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формирование у обучающихся элементарных представлений и умений о процессах сочинения, аранжировки, звукозаписи, звукоусиления и звуковоспроизведения, а также самостоятельного использования доступных технических средств для реализации потребности в слушании музыкальных произведений в записи;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реализация психокоррекционных и психотерапевтических возможностей музыкальной деятельности для преодоления у обучающихся с легкой умственной отсталостью (интеллектуальными нарушениями) имеющихся нарушений развития и профилактики возможной социальной дезадаптации.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260D73" w:rsidRDefault="004F3B4C" w:rsidP="00436B9F">
      <w:pPr>
        <w:spacing w:after="0" w:line="240" w:lineRule="auto"/>
        <w:rPr>
          <w:rFonts w:ascii="Times New Roman" w:hAnsi="Times New Roman"/>
          <w:b/>
          <w:bCs/>
          <w:i/>
          <w:iCs/>
        </w:rPr>
      </w:pPr>
      <w:r w:rsidRPr="00260D73">
        <w:rPr>
          <w:rFonts w:ascii="Times New Roman" w:hAnsi="Times New Roman"/>
          <w:b/>
          <w:bCs/>
          <w:i/>
          <w:iCs/>
        </w:rPr>
        <w:t>Задачи образовательные: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формировать знания о музыке с помощью изучения произведений различных жанров, а также в процессе собственной музыкально-исполнительской деятельности;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формировать музыкально-эстетический словарь;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формировать ориентировку в средствах музыкальной выразительности;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совершенствовать певческие навыки;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развивать чувство ритма, речевую активность, звуковысотный слух, музыкальную память и способность реагировать на музыку, музыкально-исполнительские навыки.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Задачи воспитывающие: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Помощь в  самовыражении школьников с легкой умственной отсталостью  через занятия музыкальной деятельностью; способствовать снятию эмоционального напряжения; содействовать приобретению навыков искреннего, глубокого и свободного общения с окружающими, развивать эмоциональную отзывчивость; активизировать творческие способности.</w:t>
      </w:r>
    </w:p>
    <w:p w:rsidR="004F3B4C" w:rsidRPr="00260D73" w:rsidRDefault="004F3B4C" w:rsidP="00436B9F">
      <w:pPr>
        <w:spacing w:after="0" w:line="240" w:lineRule="auto"/>
        <w:rPr>
          <w:rFonts w:ascii="Times New Roman" w:hAnsi="Times New Roman"/>
          <w:b/>
          <w:bCs/>
          <w:i/>
          <w:iCs/>
        </w:rPr>
      </w:pPr>
      <w:r w:rsidRPr="00260D73">
        <w:rPr>
          <w:rFonts w:ascii="Times New Roman" w:hAnsi="Times New Roman"/>
          <w:b/>
          <w:bCs/>
          <w:i/>
          <w:iCs/>
        </w:rPr>
        <w:t>Задачи коррекционно-развивающие: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 xml:space="preserve">корригировать отклонения в интеллектуальном развитии;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Принципы обучения: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коррекционная направленность обучения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оптимистическая перспектива образования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индивидуализация и дифференциация процесса обучения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Отличительные особенности программы: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интегрированный подход к изучению тем по слушанию музыки;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обновление нотно-музыкального материала для разучивания;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использование ИКТ для создания материальной базы урока (дидактического, наглядного материала, создание музыкальной фонотеки).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Формы, методы, приёмы обучения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Основной формой музыкально-эстетического воспитания являются уроки пения и музыки. В процессе занятий у учащихся вырабатываются необходимые вокально-хоровые навыки, обеспечивающие правильность и выразительность пения. Дети получают первоначальные сведения о творчестве композиторов, различных музыкальных жанрах, учатся воспринимать музыку. Содержание программного материала уроков состоит из музыкальных сочинений для слушания и исполнения, вокальных упражнений. Основу содержания программы составляют произведения отечественной (русской ) музыкальной культуры: музыка народная и композиторская; детская, классическая, современная.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 xml:space="preserve">Программа по пению и музыке состоит из следующих разделов: «Пение», «Слушание музыки» и «Элементы музыкальной грамоты».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В зависимости от использования различных видов музыкальной и художественной деятельности, наличия темы используются доминантные, комбинированные, тематические и комплексные типы уроков, раздел «Пение» включает произведения для формирования вокально-хоровых навыков и умений учащихся в зависимости от уровня певческого развития по годам обучения. Классика, фольклор, современная(зарубежная и отечественная) песня — основа формирования вокально-хорового репертуара классного хора.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В работе с солистами и при инсценировании песен внимание направляется на чистоту интонации, строя, ансамбля.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Пение без сопровождения способствует выработке стройности и чистоты интонации, красоты звука, ансамбля, воспитывает привычку к слуховому самоконтролю. Творческое раскрытие образа песни — главная причина совершенствования вокально-технических приёмов исполнения. В формировании устойчивого интереса к хоровому пению играет «концертное» исполнение песен. Обращать внимание на режим исполнения песенного репертуара, связанный с трудностями мутационного периода учащихся.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В разделе «Слушание музыки» важным является создание благоприятных условий для восприятия музыки: атмосфера концертного зала, доверительное общение со сверстниками и учителем.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Раздел «Элементы музыкальной грамоты» содержит элементарный минимум знаний о музыке и музыкальной деятельности.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При разучивании хоровых произведений, в процессе слушания музыки учитель в живой и увлекательной форме рассказывает о связях музыкального искусства с жизнью, об элементарных закономерностях музыки, о жанрах музыкального искусства, о непреходящем значении народного творчества, используя яркие примеры звучания музыки разных эпох, стилей, жанров, особенностей творчества различных композиторов.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Форма проверки результатов освоения программы по каждому году обучения: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 xml:space="preserve">индивидуальный,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 xml:space="preserve">фронтальный опрос по разучиваемым песням,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по материалам слушания музыки и музыкальной грамоте;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музыкальные тесты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Форма организаций занятий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Основной формой организации занятий является урок музыки и пения.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В зависимости от использования различных видов музыкальной и художественной деятельности, наличия темы используются уроки: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доминантные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комбинированные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тематические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комплексные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интегрированные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                       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260D73" w:rsidRDefault="004F3B4C" w:rsidP="00260D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0D73">
        <w:rPr>
          <w:rFonts w:ascii="Times New Roman" w:hAnsi="Times New Roman"/>
          <w:b/>
          <w:sz w:val="28"/>
          <w:szCs w:val="28"/>
        </w:rPr>
        <w:t>Общая характеристика учебного предмета «Музыка»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«Музыка» – учебный предмет, предназначенный для формирования у обучающихся с легкой умственной отсталостью элементарных знаний, умений и навыков в области музыкального искусства, развития их музыкальных способностей, мотивации к музыкальной деятельности. В процессе реализации учебного предмета «Музыка» в ходе занятий такими видами музыкальной деятельности, как восприятие музыки, хоровое пение, изучение элементов музыкальной грамоты, игре на музыкальных инструментах детского оркестра, у обучающихся с умственной отсталостью (интеллектуальными нарушениями) вырабатываются необходимые умения музыкального восприятия, музыкально-исполнительские навыки, приобретаются первоначальные сведения о творчестве композиторов, элементарные представления о теории музыки. Коррекционная направленность учебного предмета «Музыка» обеспечивается специфическими психокоррекционными и психотерапевтическими свойствами различных видов музыкальной деятельности. Музыкально-образовательный процесс основан на принципах природосообразности, культуросообразности, индивидуализации и дифференциации процесса музыкального воспитания, взаимосвязи обучения и воспитания, оптимистической перспективы, комплексности, доступности, систематичности и последовательности, наглядности.</w:t>
      </w:r>
    </w:p>
    <w:p w:rsidR="004F3B4C" w:rsidRPr="00260D73" w:rsidRDefault="004F3B4C" w:rsidP="00436B9F">
      <w:pPr>
        <w:spacing w:after="0" w:line="240" w:lineRule="auto"/>
        <w:rPr>
          <w:rFonts w:ascii="Times New Roman" w:hAnsi="Times New Roman"/>
          <w:b/>
          <w:i/>
        </w:rPr>
      </w:pPr>
      <w:r w:rsidRPr="00260D73">
        <w:rPr>
          <w:rFonts w:ascii="Times New Roman" w:hAnsi="Times New Roman"/>
          <w:b/>
          <w:i/>
        </w:rPr>
        <w:t>Описание места учебного предмета «Музыка» в учебном плане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В соответствии с ФГОС образования обучающихся с легкой умственной отсталостью (интеллектуальными нарушениями) и АООП образования обучающихся с легкой умственной отсталостью (интеллектуальными нарушениями) (вариант 1) учебный предмет «Музыка» является обязательным учебным предметом предметной области «Искусство».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Учебный предмет «Музыка» В 5 классе – 1 час в неделю, в 6 классе – 1 час в неделю, в 7 классе – 1 час в неделю, в 8 классе – 1 час в неделю.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260D73" w:rsidRDefault="004F3B4C" w:rsidP="00436B9F">
      <w:pPr>
        <w:spacing w:after="0" w:line="240" w:lineRule="auto"/>
        <w:rPr>
          <w:rFonts w:ascii="Times New Roman" w:hAnsi="Times New Roman"/>
          <w:b/>
          <w:i/>
        </w:rPr>
      </w:pPr>
      <w:r w:rsidRPr="00260D73">
        <w:rPr>
          <w:rFonts w:ascii="Times New Roman" w:hAnsi="Times New Roman"/>
          <w:b/>
          <w:i/>
        </w:rPr>
        <w:t>Личностные и предметные результаты освоения учебного предмета «Музыка»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/>
        </w:rPr>
      </w:pPr>
      <w:r w:rsidRPr="00436B9F">
        <w:rPr>
          <w:rFonts w:ascii="Times New Roman" w:hAnsi="Times New Roman"/>
          <w:i/>
        </w:rPr>
        <w:t>Личностные результаты: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положительная мотивация к занятиям различными видами музыкальной деятельности;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готовность к творческому взаимодействию и коммуникации с взрослыми и другими обучающимися в различных видах музыкальной деятельности на основе сотрудничества, толерантности, взаимопонимания и принятыми нормами социального взаимодействия;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готовность к практическому применению приобретенного музыкального опыта в урочной и внеурочной деятельности, в том числе, в социокультурых проектах с обучающимися с нормативным развитием и другими окружающими людьми;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осознание себя гражданином России, гордящимся своей Родиной;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адекватная самооценка собственных музыкальных способностей;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начальные навыки реагирования на изменения социального мира;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сформированность музыкально-эстетических предпочтений, потребностей, ценностей, чувств и оценочных суждений;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наличие доброжелательности, отзывчивости, открытости, понимания и сопереживания чувствам других людей;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сформированность установки на здоровый образ жизни, бережное отношение к собственному здоровью, к материальным и духовным ценностям.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/>
        </w:rPr>
      </w:pPr>
      <w:r w:rsidRPr="00436B9F">
        <w:rPr>
          <w:rFonts w:ascii="Times New Roman" w:hAnsi="Times New Roman"/>
          <w:i/>
        </w:rPr>
        <w:t>Предметные результаты: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Минимальный уровень: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определение содержания знакомых музыкальных произведений;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представления о некоторых музыкальных инструментах и их звучании;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пение с инструментальным сопровождением и без него (с помощью педагога);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выразительное совместное исполнение выученных песен с простейшими элементами динамических оттенков;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правильное формирование при пении гласных звуков и отчетливое произнесение согласных звуков в конце и в середине слов;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правильная передача мелодии в диапазоне ре1-си1;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различение вступления, запева, припева, проигрыша, окончания песни;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различение песни, танца, марша;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передача ритмического рисунка мелодии (хлопками, на металлофоне, голосом);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определение разнообразных по содержанию и характеру музыкальных произведений (веселые, грустные и спокойные);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владение элементарными представлениями о нотной грамоте.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Достаточный уровень: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самостоятельное исполнение разученных песен, как с инструментальным сопровождением, так и без него;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представления обо всех включенных в Программу музыкальных инструментах и их звучании;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сольное пение и пение хором с выполнением требований художественного исполнения, с учетом средств музыкальной выразительности;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ясное и четкое произнесение слов в песнях подвижного характера;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различение разнообразных по характеру и звучанию песен, маршей, танцев;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знание основных средств музыкальной выразительности: динамические оттенки (форте-громко, пиано-тихо); особенности темпа (быстро, умеренно, медленно); особенности регистра (низкий, средний, высокий) и др.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владение элементами музыкальной грамоты, как средства графического изображения музыки.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260D73" w:rsidRDefault="004F3B4C" w:rsidP="00436B9F">
      <w:pPr>
        <w:spacing w:after="0" w:line="240" w:lineRule="auto"/>
        <w:rPr>
          <w:rFonts w:ascii="Times New Roman" w:hAnsi="Times New Roman"/>
          <w:b/>
          <w:i/>
        </w:rPr>
      </w:pPr>
      <w:r w:rsidRPr="00260D73">
        <w:rPr>
          <w:rFonts w:ascii="Times New Roman" w:hAnsi="Times New Roman"/>
          <w:b/>
          <w:i/>
        </w:rPr>
        <w:t>ОСНОВНОЕ СОДЕРЖАНИЕ УЧЕБНОГО ПРЕДМЕТА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При определении содержания учебного предмета «Музыка» необходимо учитывать следующие требования: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социокультурные требования современного образования;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приоритет отечественной музыкальной культуры и музыкальных традиций в контексте мировой культуры;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художественная ценность музыкальных произведений;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доступность содержания учебного предмета «Музыка» обучающимся с умственной отсталостью (интеллектуальными нарушениями);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психотерапевтические и психокоррекционные возможности музыкальной деятельности.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Содержание программы по музыке базируется на изучении обучающимся с легкой умственной отсталостью основ музыкального искусства: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жанры музыки (песня, танец, марш и их разновидности);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основные средства музыкальной выразительности;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формы музыки (одночастная, двухчастная, трехчастная, куплетная);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зависимость формы музыкального произведения от содержания;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</w:t>
      </w:r>
      <w:r w:rsidRPr="00436B9F">
        <w:rPr>
          <w:rFonts w:ascii="Times New Roman" w:hAnsi="Times New Roman"/>
        </w:rPr>
        <w:tab/>
        <w:t>основные виды музыкальной деятельности: сочинение, исполнение, музыкальное восприятие.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Слушание музыки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Основу содержания Программы составляют: произведения отечественной (русской) классической и современной музыкальной культуры: музыка народная и композиторская; музыкальный фольклор как отражение жизни народа, его истории, отношения к родному краю, природе, труду, человеку; устная и письменная традиции существования музыки; основные жанры русских народных песен; песенность как основная черта русской народной и профессиональной музыки; народные истоки в творчестве русских композиторов. Повторяемость музыкальных произведений отвечает принципу концентризма построения учебного материала. Повторение обучающимися с легкой умственной отсталостью ранее изученных музыкальных произведений способствует лучшему пониманию, осознанию средств музыкальной выразительности, возникновению новых переживаний, закреплению уже полученных представлений, знаний, исполнительских умений и навыков, совершенствованию собственного музыкального опыта.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Выбор музыкальных произведений для слушания зависит от соответствия содержания музыкальных произведений возможностям восприятия их обучающимися с легкой умственной отсталостью. Необходимо учитывать наличие образного содержания, что соответствует соблюдению принципа художественности. Обучающимся близки и доступны образы, связанные с их интересами и бытом: ситуации взаимодействия со сверстниками и родными, игры и игрушки, образы животных, сказочно-героические персонажи, школьная жизнь, общественные и природные явления, трудовая, профессиональная деятельность. Музыка для слушания отличается: четкой, ясной структурностью, формой; простотой музыкального языка; классической гармонией; выразительными мелодическими оборотами; использованием изобразительных, танцевальных, звукоподражательных элементов.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В разделе «Музыкальное восприятие» обучающиеся с легкой умственной отсталостью) овладевают: умением слушать музыку, адекватно реагируя на художественные образы, воплощенные в музыкальных произведениях; элементарными представлениями о многообразии внутреннего содержания прослушиваемых произведений; эмоциональной отзывчивостью и эмоциональным реагированием на произведения различных музыкальных жанров, разных по своему характеру; умением передавать словами примерное содержание музыкального произведения; умением определять разнообразные по форме и характеру музыкальные произведения (марш, танец, песня; веселая, грустная, спокойная мелодия); умением самостоятельно узнавать и называть музыкальные произведения по вступлению; умением выделять мелодию и аккомпанемент в песне и в инструментальном произведении; умением различать части песни (запев, припев, проигрыш, окончание); представлениями о сольном и хоровом пении; о различных музыкальных коллективах (ансамбль, оркестр); представлениями о музыкальных инструментах и их звучании.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Пение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Песенный репертуар раздела «Хоровое пение» составляют произведения отечественной музыкальной культуры; музыка народная и композиторская; детская, классическая, современная. Используемый песенный материал характеризуется смысловой доступностью, отражает знакомые образы, события и явления, имеет простой ритмический рисунок мелодии, короткие музыкальные фразы, соответствующие требованиям организации щадящего голосового режима. Примерная тематика произведений: о природе, труде, профессиях, общественных явлениях, детстве, школьной жизни и т.д. Среди жанров: песни-прибаутки, шуточные песни, игровые песни, трудовые песни, колыбельные песни и пр.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Для формирования у обучающихся с легкой умственной отсталостью навыка пения осуществляется: обучение певческой установке (непринужденное, но подтянутое положение корпуса с расправленными спиной и плечами, прямое свободное положение головы, устойчивая опора на обе ноги, свободные руки); работа над певческим дыханием (развитие умения бесшумного глубокого, одновременного вдоха, соответствующего характеру и темпу песни; формирование умения брать дыхание перед началом музыкальной фразы; отработка навыков экономного выдоха, удерживания дыхания на более длинных фразах; развитие умения быстрой, спокойной смены дыхания при исполнении песен, не имеющих пауз между фразами; развитие умения распределять дыхание при исполнении напевных песен с различными динамическими оттенками (при усилении и ослаблении дыхания); пение коротких попевок на одном дыхании; формирование устойчивого навыка естественного, ненапряженного звучания (развитие умения правильно формировать гласные и отчетливо произносить согласные звуки, интонационно выделять гласные звуки в зависимости от смысла текста песни; развитие умения правильно формировать гласные при пении двух звуков на один слог; развитие умения отчетливого произнесения текста в темпе исполняемого произведения); развитие умения мягкого, напевного, легкого пения (работа над кантиленой – способностью певческого голоса к напевному исполнению мелодии); активизация внимания к единой правильной интонации (развитие точного интонирования мотива выученных песен в составе группы и индивидуально); развитие умения четко выдерживать ритмический рисунок произведения без сопровождения учителя и инструмента (а капелла); работа над чистотой интонирования и выравнивание звучания на всем диапазоне; развитие слухового внимания и чувства ритма в ходе специальных ритмических упражнений; развитие умения воспроизводить куплет хорошо знакомой песни путем беззвучной артикуляции в сопровождении инструмента; дифференцирование звуков по высоте и направлению движения мелодии (звуки высокие, средние, низкие; восходящее, нисходящее движение мелодии, на одной высоте); развитие умения показа рукой направления мелодии (сверху вниз или снизу вверх); развитие умения определять сильную долю на слух; развитие понимания содержания песни на основе характера ее мелодии (веселого, грустного, спокойного) и текста; выразительно-эмоциональное исполнение выученных песен с простейшими элементами динамических оттенков; формирование понимания дирижерских жестов (внимание, вдох, начало и окончание пения); развитие умения слышать вступление и правильно начинать пение вместе с педагогом и без него, прислушиваться к пению одноклассников (развитие пения в унисон; развитие устойчивости унисона; обучение пению выученных песен ритмично, выразительно с сохранением строя и ансамбля); развитие умения использовать разнообразные музыкальные средства (темп, динамические оттенки) для работы над выразительностью исполнения песен; пение спокойное, умеренное по темпу, ненапряженное и плавное в пределах mezzo piano (умеренно тихо) и mezzo forte (умеренно громко); укрепление и постепенное расширение певческого диапазона ми1 – ля1, ре1 – си1, до1 – до2; стимулирование эстетического наслаждения от собственного пения.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Дифференцируя предметные результаты учебного предмета «Музыка», можно выделить минимальный и достаточный уровни сформированности музыкальной культуры обучающихся с легкой умственной отсталостью (интеллектуальными нарушениями).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К минимальному уровню отнесены следующие предметные результаты: изложение примерного содержания знакомых музыкальных произведений; представления о музыкальных инструментах и их звучании; пение с инструментальным сопровождением и </w:t>
      </w:r>
      <w:r w:rsidRPr="00436B9F">
        <w:rPr>
          <w:rFonts w:ascii="Times New Roman" w:hAnsi="Times New Roman"/>
          <w:i/>
          <w:iCs/>
        </w:rPr>
        <w:t>acapella</w:t>
      </w:r>
      <w:r w:rsidRPr="00436B9F">
        <w:rPr>
          <w:rFonts w:ascii="Times New Roman" w:hAnsi="Times New Roman"/>
        </w:rPr>
        <w:t> (с помощью педагога); интонационно выразительное совместное с одноклассниками исполнение песен с простейшими элементами динамических оттенков; правильное формирование гласных звуков при вокализации и отчетливое произнесение согласных звуков в конце и в середине слов; правильная передача мелодии в диапазоне ре</w:t>
      </w:r>
      <w:r w:rsidRPr="00436B9F">
        <w:rPr>
          <w:rFonts w:ascii="Times New Roman" w:hAnsi="Times New Roman"/>
          <w:vertAlign w:val="superscript"/>
        </w:rPr>
        <w:t>1</w:t>
      </w:r>
      <w:r w:rsidRPr="00436B9F">
        <w:rPr>
          <w:rFonts w:ascii="Times New Roman" w:hAnsi="Times New Roman"/>
        </w:rPr>
        <w:t>-си</w:t>
      </w:r>
      <w:r w:rsidRPr="00436B9F">
        <w:rPr>
          <w:rFonts w:ascii="Times New Roman" w:hAnsi="Times New Roman"/>
          <w:vertAlign w:val="superscript"/>
        </w:rPr>
        <w:t>1</w:t>
      </w:r>
      <w:r w:rsidRPr="00436B9F">
        <w:rPr>
          <w:rFonts w:ascii="Times New Roman" w:hAnsi="Times New Roman"/>
        </w:rPr>
        <w:t>; различение частей песни: вступление, запев, припев, проигрыш, окончание песни; различение основных жанров музыкальных произведений: песня, танец, марш; передача ритмического рисунка основной мелодии с помощью хлопков, голоса, ударных музыкальных инструментов); дифференциация характера музыкальных произведений (веселое, грустное); владение элементами представлений о нотной грамоте.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К достаточному уровню отнесены следующие предметные результаты: самостоятельное исполнение разученных песен, как с инструментальным сопровождением, так и </w:t>
      </w:r>
      <w:r w:rsidRPr="00436B9F">
        <w:rPr>
          <w:rFonts w:ascii="Times New Roman" w:hAnsi="Times New Roman"/>
          <w:i/>
          <w:iCs/>
        </w:rPr>
        <w:t>acapella</w:t>
      </w:r>
      <w:r w:rsidRPr="00436B9F">
        <w:rPr>
          <w:rFonts w:ascii="Times New Roman" w:hAnsi="Times New Roman"/>
        </w:rPr>
        <w:t>; представления обо всех включенных в Программу музыкальных инструментах и их звучании; сольное пение и пение хором с выполнением требований художественного исполнения, с учетом средств музыкальной выразительности; ясное и четкое произнесение слов в песнях подвижного характера; различение разнообразных по характеру и звучанию песен, маршей, танцев; знание основных средств музыкальной выразительности: динамические оттенки (форте-громко, пиано-тихо); особенности темпа (быстро, умеренно, медленно); особенности регистра (низкий, средний, высокий) и др.; владение элементами музыкальной грамоты, как средства графического изображения музыки.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Материально-техническое обеспечение учебного предмета «Музыка»: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 фортепьяно, баян, аккордеон, клавишный синтезатор (электромузыкальный инструмент);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детские музыкальные инструменты (бубен, барабан, треугольник, маракасы, румба, металлофон, ксилофон, блок-флейта, колокольчики);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 народные инструменты (деревянные ложки, свистульки, трещотки);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звукозаписывающее, звукоусиливающее и звуковоспроизводящее оборудование;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 оборудование для видеозаписи и видеовоспроизведения, проекционное оборудование с экраном;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 персональный компьютер (с необходимыми текстовыми, в том числе музыкальными, редакторами, программным обеспечением для подготовки презентаций, видеоматериалами, аудиозаписями;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 нотный материал, учебно-методическая литература, научно-популярная литература по музыкальному искусству;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 дирижерская палочка;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- дидактический материал (репродукции картин, портреты композиторов и исполнителей, плакаты с изображением музыкальных инструментов различных составов оркестров, хоров, ансамблей; комплект знаков нотного письма на магнитной основе, пособие «музыкальная лесенка», демонстрационные материалы, подготовленные учителем: таблицы с признаками средств музыкальной выразительности, картинки, рисунки, фигурки, макеты; элементы театрального реквизита: маски, шапочки, костюмы сказочных персонажей).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Творчески изучая музыкальное искусство, к концу 2 класса обучающиеся должны уметь: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 xml:space="preserve"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- проявлять интерес к отдельным группам музыкальных инструментов;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-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-продемонстрировать знания о различных видах музыки, музыкальных инструментах;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- использовать систему графических знаков для ориентации в нотном письме при пении  простейших мелодий;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- узнавать изученные музыкальные сочинения, называть их авторов;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 xml:space="preserve"> - исполнять музыкальные произведения отдельных форм и жанров (пение, драматизация, музыкально-пластическое движение, инструментальное музицирование, импровизация и др.).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                                  </w:t>
      </w:r>
    </w:p>
    <w:tbl>
      <w:tblPr>
        <w:tblW w:w="0" w:type="auto"/>
        <w:tblLook w:val="00A0"/>
      </w:tblPr>
      <w:tblGrid>
        <w:gridCol w:w="13904"/>
        <w:gridCol w:w="666"/>
      </w:tblGrid>
      <w:tr w:rsidR="004F3B4C" w:rsidRPr="003C04B8" w:rsidTr="003C04B8">
        <w:tc>
          <w:tcPr>
            <w:tcW w:w="13904" w:type="dxa"/>
          </w:tcPr>
          <w:p w:rsidR="004F3B4C" w:rsidRPr="003C04B8" w:rsidRDefault="004F3B4C" w:rsidP="003C04B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6" w:type="dxa"/>
          </w:tcPr>
          <w:p w:rsidR="004F3B4C" w:rsidRPr="003C04B8" w:rsidRDefault="004F3B4C" w:rsidP="003C04B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3C04B8">
        <w:tc>
          <w:tcPr>
            <w:tcW w:w="13904" w:type="dxa"/>
          </w:tcPr>
          <w:p w:rsidR="004F3B4C" w:rsidRPr="003C04B8" w:rsidRDefault="004F3B4C" w:rsidP="003C04B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6" w:type="dxa"/>
          </w:tcPr>
          <w:p w:rsidR="004F3B4C" w:rsidRPr="003C04B8" w:rsidRDefault="004F3B4C" w:rsidP="003C04B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3C04B8">
        <w:tc>
          <w:tcPr>
            <w:tcW w:w="13904" w:type="dxa"/>
          </w:tcPr>
          <w:p w:rsidR="004F3B4C" w:rsidRPr="003C04B8" w:rsidRDefault="004F3B4C" w:rsidP="003C04B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666" w:type="dxa"/>
          </w:tcPr>
          <w:p w:rsidR="004F3B4C" w:rsidRPr="003C04B8" w:rsidRDefault="004F3B4C" w:rsidP="003C04B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4F3B4C" w:rsidRPr="00436B9F" w:rsidRDefault="004F3B4C" w:rsidP="00436B9F">
      <w:pPr>
        <w:spacing w:after="0" w:line="240" w:lineRule="auto"/>
        <w:rPr>
          <w:rFonts w:ascii="Times New Roman" w:hAnsi="Times New Roman"/>
          <w:i/>
        </w:rPr>
      </w:pPr>
      <w:r w:rsidRPr="00436B9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                                                                                   </w:t>
      </w:r>
      <w:r w:rsidRPr="00436B9F">
        <w:rPr>
          <w:rFonts w:ascii="Times New Roman" w:hAnsi="Times New Roman"/>
          <w:i/>
        </w:rPr>
        <w:t xml:space="preserve"> Тематическое планирование по музыке в 2 классе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tbl>
      <w:tblPr>
        <w:tblW w:w="14990" w:type="dxa"/>
        <w:tblInd w:w="-2" w:type="dxa"/>
        <w:tblCellMar>
          <w:left w:w="0" w:type="dxa"/>
          <w:right w:w="0" w:type="dxa"/>
        </w:tblCellMar>
        <w:tblLook w:val="00A0"/>
      </w:tblPr>
      <w:tblGrid>
        <w:gridCol w:w="554"/>
        <w:gridCol w:w="3094"/>
        <w:gridCol w:w="859"/>
        <w:gridCol w:w="921"/>
        <w:gridCol w:w="708"/>
        <w:gridCol w:w="8854"/>
      </w:tblGrid>
      <w:tr w:rsidR="004F3B4C" w:rsidRPr="003C04B8" w:rsidTr="002D4081">
        <w:trPr>
          <w:trHeight w:val="755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№ п.п.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Содержание раздела, тема урока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Кол-во уроков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vMerge w:val="restart"/>
            <w:tcBorders>
              <w:top w:val="single" w:sz="2" w:space="0" w:color="000000"/>
              <w:left w:val="single" w:sz="8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                       Планируемые результаты (в соответствии с ФГОС)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                                                                     </w:t>
            </w:r>
          </w:p>
        </w:tc>
      </w:tr>
      <w:tr w:rsidR="004F3B4C" w:rsidRPr="003C04B8" w:rsidTr="000C236E">
        <w:trPr>
          <w:trHeight w:val="504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Музыка вокруг нас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16ч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 плану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факт</w:t>
            </w:r>
          </w:p>
        </w:tc>
        <w:tc>
          <w:tcPr>
            <w:tcW w:w="8930" w:type="dxa"/>
            <w:vMerge/>
            <w:tcBorders>
              <w:left w:val="single" w:sz="8" w:space="0" w:color="000000"/>
              <w:right w:val="single" w:sz="2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«И муза вечная со мной»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Истоки возникновения музыки, рождение музыки как естественное проявление человеческого состояния. Муза – волшебница, добрая фея, раскрывающая перед школьниками чудесный мир звуков, которыми наполнено все вокруг.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03.09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09.09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Предметные:</w:t>
            </w:r>
            <w:r w:rsidRPr="003C04B8">
              <w:rPr>
                <w:rFonts w:ascii="Times New Roman" w:hAnsi="Times New Roman"/>
              </w:rPr>
              <w:t> Определение содержания знакомых музыкальных произведений.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Знать понятия: композитор, исполнитель,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Познавательные:</w:t>
            </w:r>
            <w:r w:rsidRPr="003C04B8">
              <w:rPr>
                <w:rFonts w:ascii="Times New Roman" w:hAnsi="Times New Roman"/>
              </w:rPr>
              <w:t> осуществлять для решения учебных задач операции анализа, 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Регулятивные:</w:t>
            </w:r>
            <w:r w:rsidRPr="003C04B8">
              <w:rPr>
                <w:rFonts w:ascii="Times New Roman" w:hAnsi="Times New Roman"/>
              </w:rPr>
              <w:t> осуществлять для решения учебных задач операции анализа,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Коммуникативные</w:t>
            </w:r>
            <w:r w:rsidRPr="003C04B8">
              <w:rPr>
                <w:rFonts w:ascii="Times New Roman" w:hAnsi="Times New Roman"/>
              </w:rPr>
              <w:t>: потребность в общении с учителем.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Готовность к творческому взаимодействию. Формирование положительного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отношения к учению.</w:t>
            </w:r>
          </w:p>
        </w:tc>
      </w:tr>
      <w:tr w:rsidR="004F3B4C" w:rsidRPr="003C04B8" w:rsidTr="000C236E">
        <w:trPr>
          <w:trHeight w:val="14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Хоровод муз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Звучание окружающей жизни, природы, настроений, чувств и характера человека. Истоки возникновения музыки.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10.09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Предметные: </w:t>
            </w:r>
            <w:r w:rsidRPr="003C04B8">
              <w:rPr>
                <w:rFonts w:ascii="Times New Roman" w:hAnsi="Times New Roman"/>
              </w:rPr>
              <w:t>понятия: хор, хоровод. Различение вступления, припева, запева, проигрыша и окончания песни.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</w:t>
            </w:r>
            <w:r w:rsidRPr="003C04B8">
              <w:rPr>
                <w:rFonts w:ascii="Times New Roman" w:hAnsi="Times New Roman"/>
              </w:rPr>
              <w:t>: классификации, устанавливать причинно-следственные связи, делать обобщения, выводы.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Регулятивные:</w:t>
            </w:r>
            <w:r w:rsidRPr="003C04B8">
              <w:rPr>
                <w:rFonts w:ascii="Times New Roman" w:hAnsi="Times New Roman"/>
              </w:rPr>
              <w:t> волевая саморегуляция, контроль в форме сличения способа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действия и его результата с заданным эталоном.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Коммуникативные:</w:t>
            </w:r>
            <w:r w:rsidRPr="003C04B8">
              <w:rPr>
                <w:rFonts w:ascii="Times New Roman" w:hAnsi="Times New Roman"/>
              </w:rPr>
              <w:t> умение слушать и вступать в диалог.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социальной роли ученика.</w:t>
            </w:r>
          </w:p>
        </w:tc>
      </w:tr>
      <w:tr w:rsidR="004F3B4C" w:rsidRPr="003C04B8" w:rsidTr="000C236E">
        <w:trPr>
          <w:trHeight w:val="12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Повсюду музыка слышна.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Музыка и ее роль в повседневной жизни человека. Показать, что каждое жизненное обстоятельство находит отклик в музыке.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17.09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23.09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</w:t>
            </w:r>
            <w:r w:rsidRPr="003C04B8">
              <w:rPr>
                <w:rFonts w:ascii="Times New Roman" w:hAnsi="Times New Roman"/>
              </w:rPr>
              <w:t>: понятие композитор.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Уметь: сочинять (импровизировать) мелодию на заданный текст.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Познавательные:</w:t>
            </w:r>
            <w:r w:rsidRPr="003C04B8">
              <w:rPr>
                <w:rFonts w:ascii="Times New Roman" w:hAnsi="Times New Roman"/>
              </w:rPr>
              <w:t> осуществлять для решения учебных задач операции анализа, 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Регулятивные:</w:t>
            </w:r>
            <w:r w:rsidRPr="003C04B8">
              <w:rPr>
                <w:rFonts w:ascii="Times New Roman" w:hAnsi="Times New Roman"/>
              </w:rPr>
              <w:t> осуществлять для решения учебных задач : анализа,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 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Коммуникативные</w:t>
            </w:r>
            <w:r w:rsidRPr="003C04B8">
              <w:rPr>
                <w:rFonts w:ascii="Times New Roman" w:hAnsi="Times New Roman"/>
              </w:rPr>
              <w:t>: потребность в общении с учителем.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Наличие доброжелательности, отзывчивости. Формирование положительного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отношения к учению.</w:t>
            </w:r>
          </w:p>
        </w:tc>
      </w:tr>
      <w:tr w:rsidR="004F3B4C" w:rsidRPr="003C04B8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4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Колыбельность в музыке. Сочини мелодию.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Знакомство с народными песенками-попевками. Определение характера, настроения песенок, жанровой основы.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24.09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30.09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Предметные: </w:t>
            </w:r>
            <w:r w:rsidRPr="003C04B8">
              <w:rPr>
                <w:rFonts w:ascii="Times New Roman" w:hAnsi="Times New Roman"/>
              </w:rPr>
              <w:t>знать понятия: колыбельная, мелодия,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Уметь: сочинять (импровизировать) мелодию на заданный текст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Познавательные:</w:t>
            </w:r>
            <w:r w:rsidRPr="003C04B8">
              <w:rPr>
                <w:rFonts w:ascii="Times New Roman" w:hAnsi="Times New Roman"/>
              </w:rPr>
              <w:t> Отвечать на простые вопросы учителя, делать обобщения, выводы.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</w:t>
            </w:r>
            <w:r w:rsidRPr="003C04B8">
              <w:rPr>
                <w:rFonts w:ascii="Times New Roman" w:hAnsi="Times New Roman"/>
              </w:rPr>
              <w:t>: Ставить новые учебные задачи в сотрудничестве с учителем.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 </w:t>
            </w:r>
            <w:r w:rsidRPr="003C04B8">
              <w:rPr>
                <w:rFonts w:ascii="Times New Roman" w:hAnsi="Times New Roman"/>
                <w:bCs/>
              </w:rPr>
              <w:t>Коммуникативные</w:t>
            </w:r>
            <w:r w:rsidRPr="003C04B8">
              <w:rPr>
                <w:rFonts w:ascii="Times New Roman" w:hAnsi="Times New Roman"/>
              </w:rPr>
              <w:t>: умение слушать и вступать в диалог.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социальной роли ученика.</w:t>
            </w:r>
          </w:p>
        </w:tc>
      </w:tr>
      <w:tr w:rsidR="004F3B4C" w:rsidRPr="003C04B8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5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Музыка осени.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i/>
                <w:iCs/>
              </w:rPr>
              <w:t>Интонационно-образная природа музыкального искусства. Выразительность и изобразительность осенней природы в музыке.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01.10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07.10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</w:t>
            </w:r>
            <w:r w:rsidRPr="003C04B8">
              <w:rPr>
                <w:rFonts w:ascii="Times New Roman" w:hAnsi="Times New Roman"/>
              </w:rPr>
              <w:t>е: музыкальные краски: мажор, минор; куплетная форма песни.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</w:t>
            </w:r>
            <w:r w:rsidRPr="003C04B8">
              <w:rPr>
                <w:rFonts w:ascii="Times New Roman" w:hAnsi="Times New Roman"/>
              </w:rPr>
              <w:t>: Находить нужную информацию в учебнике.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Регулятивные:</w:t>
            </w:r>
            <w:r w:rsidRPr="003C04B8">
              <w:rPr>
                <w:rFonts w:ascii="Times New Roman" w:hAnsi="Times New Roman"/>
              </w:rPr>
              <w:t> ставить новые учебные задачи.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</w:t>
            </w:r>
            <w:r w:rsidRPr="003C04B8">
              <w:rPr>
                <w:rFonts w:ascii="Times New Roman" w:hAnsi="Times New Roman"/>
              </w:rPr>
              <w:t>е: потребность в общении с учителем.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положительного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отношения к учению.</w:t>
            </w:r>
          </w:p>
        </w:tc>
      </w:tr>
      <w:tr w:rsidR="004F3B4C" w:rsidRPr="003C04B8" w:rsidTr="000C236E">
        <w:trPr>
          <w:trHeight w:val="210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6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Музыка осени в произведениях русских  композиторов.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Связать жизненные впечатления школьников об осени с художественными образами поэзии, рисунками художника, музыкальными произведениями.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08.10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14.10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</w:t>
            </w:r>
            <w:r w:rsidRPr="003C04B8">
              <w:rPr>
                <w:rFonts w:ascii="Times New Roman" w:hAnsi="Times New Roman"/>
              </w:rPr>
              <w:t>: знать понятия: мелодия, аккомпанемент. Уметь: сочинять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(импровизировать) мелодию.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Познавательные:</w:t>
            </w:r>
            <w:r w:rsidRPr="003C04B8">
              <w:rPr>
                <w:rFonts w:ascii="Times New Roman" w:hAnsi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</w:t>
            </w:r>
            <w:r w:rsidRPr="003C04B8">
              <w:rPr>
                <w:rFonts w:ascii="Times New Roman" w:hAnsi="Times New Roman"/>
              </w:rPr>
              <w:t>: волевая саморегуляция, контроль в форме сличения способа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действия и его результата с заданным эталоном.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Коммуникативные</w:t>
            </w:r>
            <w:r w:rsidRPr="003C04B8">
              <w:rPr>
                <w:rFonts w:ascii="Times New Roman" w:hAnsi="Times New Roman"/>
              </w:rPr>
              <w:t>: умение слушать и вступать в диалог.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социальной роли</w:t>
            </w:r>
          </w:p>
        </w:tc>
      </w:tr>
      <w:tr w:rsidR="004F3B4C" w:rsidRPr="003C04B8" w:rsidTr="000C236E">
        <w:trPr>
          <w:trHeight w:val="192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7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Душа музыки – мелодия.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Мелодия – главная мысль любого музыкального сочинения, его лицо, его суть, его душа. Интонации музыкальные и речевые. Сходство и различие. Основные средства музыкальной выразительности (мелодия).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15.10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21.10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</w:t>
            </w:r>
            <w:r w:rsidRPr="003C04B8">
              <w:rPr>
                <w:rFonts w:ascii="Times New Roman" w:hAnsi="Times New Roman"/>
              </w:rPr>
              <w:t>: знать</w:t>
            </w:r>
            <w:r w:rsidRPr="003C04B8">
              <w:rPr>
                <w:rFonts w:ascii="Times New Roman" w:hAnsi="Times New Roman"/>
                <w:bCs/>
              </w:rPr>
              <w:t> </w:t>
            </w:r>
            <w:r w:rsidRPr="003C04B8">
              <w:rPr>
                <w:rFonts w:ascii="Times New Roman" w:hAnsi="Times New Roman"/>
              </w:rPr>
              <w:t>понятия мелодия, марш, танец, песня.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Уметь: определять настроение стихотворений, музыкальных произведений.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Познавательные:</w:t>
            </w:r>
            <w:r w:rsidRPr="003C04B8">
              <w:rPr>
                <w:rFonts w:ascii="Times New Roman" w:hAnsi="Times New Roman"/>
              </w:rPr>
              <w:t> классификации, устанавливать причинно-следственные связи,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делать обобщения, выводы.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</w:t>
            </w:r>
            <w:r w:rsidRPr="003C04B8">
              <w:rPr>
                <w:rFonts w:ascii="Times New Roman" w:hAnsi="Times New Roman"/>
              </w:rPr>
              <w:t>: волевая саморегуляция, контроль в форме сличения способа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действия и его результата с заданным эталоном.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Коммуникативные</w:t>
            </w:r>
            <w:r w:rsidRPr="003C04B8">
              <w:rPr>
                <w:rFonts w:ascii="Times New Roman" w:hAnsi="Times New Roman"/>
              </w:rPr>
              <w:t>: умение слушать и вступать в диалог.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социальной роли ученика.</w:t>
            </w:r>
          </w:p>
        </w:tc>
      </w:tr>
      <w:tr w:rsidR="004F3B4C" w:rsidRPr="003C04B8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8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«Азбука, азбука каждому нужна…»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Система графических знаков и символов для записи в песнях и попевках.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22.10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05.11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</w:t>
            </w:r>
            <w:r w:rsidRPr="003C04B8">
              <w:rPr>
                <w:rFonts w:ascii="Times New Roman" w:hAnsi="Times New Roman"/>
              </w:rPr>
              <w:t>: знать понятия: азбука.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</w:t>
            </w:r>
            <w:r w:rsidRPr="003C04B8">
              <w:rPr>
                <w:rFonts w:ascii="Times New Roman" w:hAnsi="Times New Roman"/>
              </w:rPr>
              <w:t>: осуществлять для решения учебных задач операции анализа,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Регулятивные:</w:t>
            </w:r>
            <w:r w:rsidRPr="003C04B8">
              <w:rPr>
                <w:rFonts w:ascii="Times New Roman" w:hAnsi="Times New Roman"/>
              </w:rPr>
              <w:t> осуществлять для решения учебных задач операции анализа,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 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</w:t>
            </w:r>
            <w:r w:rsidRPr="003C04B8">
              <w:rPr>
                <w:rFonts w:ascii="Times New Roman" w:hAnsi="Times New Roman"/>
              </w:rPr>
              <w:t>е: потребность в общении с учителем.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положительного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отношения к учению.</w:t>
            </w:r>
          </w:p>
        </w:tc>
      </w:tr>
      <w:tr w:rsidR="004F3B4C" w:rsidRPr="003C04B8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9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Музыкальная азбука.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Нотная грамота, как способ фиксации музыкальной речи. Элементы нотной грамоты. Система графических знаков для записи музыки. Запись нот - знаков для обозначения музыкальных звуков.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11.11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12.11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</w:t>
            </w:r>
            <w:r w:rsidRPr="003C04B8">
              <w:rPr>
                <w:rFonts w:ascii="Times New Roman" w:hAnsi="Times New Roman"/>
              </w:rPr>
              <w:t>: Владение элементарными представлениями о нотной грамоте, знать понятия: ноты, звуки, звукоряд, нотный стан, или нотоносец,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скрипичный ключ.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</w:t>
            </w:r>
            <w:r w:rsidRPr="003C04B8">
              <w:rPr>
                <w:rFonts w:ascii="Times New Roman" w:hAnsi="Times New Roman"/>
              </w:rPr>
              <w:t>: осуществлять для решения учебных задач операции анализа, 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Регулятивные:</w:t>
            </w:r>
            <w:r w:rsidRPr="003C04B8">
              <w:rPr>
                <w:rFonts w:ascii="Times New Roman" w:hAnsi="Times New Roman"/>
              </w:rPr>
              <w:t> осуществлять для решения учебных задач операции анализа,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</w:t>
            </w:r>
            <w:r w:rsidRPr="003C04B8">
              <w:rPr>
                <w:rFonts w:ascii="Times New Roman" w:hAnsi="Times New Roman"/>
              </w:rPr>
              <w:t>е: потребность в общении с учителем.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положительного отношения к учению.</w:t>
            </w:r>
          </w:p>
        </w:tc>
      </w:tr>
      <w:tr w:rsidR="004F3B4C" w:rsidRPr="003C04B8" w:rsidTr="000C236E">
        <w:trPr>
          <w:trHeight w:val="2173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10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«Садко»</w:t>
            </w:r>
            <w:r w:rsidRPr="003C04B8">
              <w:rPr>
                <w:rFonts w:ascii="Times New Roman" w:hAnsi="Times New Roman"/>
              </w:rPr>
              <w:t>. Из русского былинного сказа.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i/>
                <w:iCs/>
              </w:rPr>
              <w:t>Наблюдение народного творчества. Знакомство с разновидностями народных песен – колыбельные, плясовые.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18.11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19.11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Предметные:</w:t>
            </w:r>
            <w:r w:rsidRPr="003C04B8">
              <w:rPr>
                <w:rFonts w:ascii="Times New Roman" w:hAnsi="Times New Roman"/>
              </w:rPr>
              <w:t> знать понятие народная музыка. Уметь определять на слух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 звучание свирели, рожка, гуслей. Знакомство с народной музыкой и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 инструментами</w:t>
            </w:r>
            <w:r w:rsidRPr="003C04B8">
              <w:rPr>
                <w:rFonts w:ascii="Times New Roman" w:hAnsi="Times New Roman"/>
                <w:bCs/>
              </w:rPr>
              <w:t>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Познавательные: определение разнообразных по содержанию и характеру муз. произведений веселые, грустные, спокойные).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 xml:space="preserve">Регулятивные: </w:t>
            </w:r>
            <w:r w:rsidRPr="003C04B8">
              <w:rPr>
                <w:rFonts w:ascii="Times New Roman" w:hAnsi="Times New Roman"/>
              </w:rPr>
              <w:t>Ставить новые учебные задачи в сотрудничестве с учителем.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Коммуникативные</w:t>
            </w:r>
            <w:r w:rsidRPr="003C04B8">
              <w:rPr>
                <w:rFonts w:ascii="Times New Roman" w:hAnsi="Times New Roman"/>
              </w:rPr>
              <w:t>: умение слушать и вступать в диалог.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социальной роли</w:t>
            </w:r>
            <w:r w:rsidRPr="003C04B8">
              <w:rPr>
                <w:rFonts w:ascii="Times New Roman" w:hAnsi="Times New Roman"/>
                <w:bCs/>
              </w:rPr>
              <w:t>.</w:t>
            </w:r>
          </w:p>
        </w:tc>
      </w:tr>
      <w:tr w:rsidR="004F3B4C" w:rsidRPr="003C04B8" w:rsidTr="000C236E">
        <w:trPr>
          <w:trHeight w:val="30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11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Былинность в музыке.</w:t>
            </w:r>
            <w:r w:rsidRPr="003C04B8">
              <w:rPr>
                <w:rFonts w:ascii="Times New Roman" w:hAnsi="Times New Roman"/>
              </w:rPr>
              <w:t> Музыкальные инструменты.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i/>
                <w:iCs/>
              </w:rPr>
              <w:t>Народные музыкальные традиции Отечества. Русские народные музыкальные инструменты: звучание народного инструмента - гуслями.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25.11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26.11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</w:t>
            </w:r>
            <w:r w:rsidRPr="003C04B8">
              <w:rPr>
                <w:rFonts w:ascii="Times New Roman" w:hAnsi="Times New Roman"/>
              </w:rPr>
              <w:t>: уметь: определять на слух звучание гуслей. Знакомство с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понятием-былинная музыка, с музыкальными инструментами.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</w:t>
            </w:r>
            <w:r w:rsidRPr="003C04B8">
              <w:rPr>
                <w:rFonts w:ascii="Times New Roman" w:hAnsi="Times New Roman"/>
              </w:rPr>
              <w:t>: осуществлять для решения учебных задач операции анализа, 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Регулятивные:</w:t>
            </w:r>
            <w:r w:rsidRPr="003C04B8">
              <w:rPr>
                <w:rFonts w:ascii="Times New Roman" w:hAnsi="Times New Roman"/>
              </w:rPr>
              <w:t> осуществлять для решения учебных задач операции анализа,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</w:t>
            </w:r>
            <w:r w:rsidRPr="003C04B8">
              <w:rPr>
                <w:rFonts w:ascii="Times New Roman" w:hAnsi="Times New Roman"/>
              </w:rPr>
              <w:t>е: потребность в общении с учителем.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положительного отношения к учению</w:t>
            </w:r>
          </w:p>
        </w:tc>
      </w:tr>
      <w:tr w:rsidR="004F3B4C" w:rsidRPr="003C04B8" w:rsidTr="000C236E">
        <w:trPr>
          <w:trHeight w:val="100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12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Дела давно минувших дней.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Знакомство с жанрами музыки, их эмоционально-образным содержанием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02.12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03.12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</w:t>
            </w:r>
            <w:r w:rsidRPr="003C04B8">
              <w:rPr>
                <w:rFonts w:ascii="Times New Roman" w:hAnsi="Times New Roman"/>
              </w:rPr>
              <w:t>: знать отличия народной от профессиональной музыки. Уметь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 приводить примеры.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</w:t>
            </w:r>
            <w:r w:rsidRPr="003C04B8">
              <w:rPr>
                <w:rFonts w:ascii="Times New Roman" w:hAnsi="Times New Roman"/>
              </w:rPr>
              <w:t>: выразительное совместное исполнение выученных песен с простейшими элементами динамических оттенков.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Регулятивные:</w:t>
            </w:r>
            <w:r w:rsidRPr="003C04B8">
              <w:rPr>
                <w:rFonts w:ascii="Times New Roman" w:hAnsi="Times New Roman"/>
              </w:rPr>
              <w:t> осуществлять для решения учебных задач операции анализа,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</w:t>
            </w:r>
            <w:r w:rsidRPr="003C04B8">
              <w:rPr>
                <w:rFonts w:ascii="Times New Roman" w:hAnsi="Times New Roman"/>
              </w:rPr>
              <w:t>е: потребность в общении с учителем.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положительного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отношения к учению.</w:t>
            </w:r>
          </w:p>
        </w:tc>
      </w:tr>
      <w:tr w:rsidR="004F3B4C" w:rsidRPr="003C04B8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13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Добрый праздник среди зимы.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i/>
                <w:iCs/>
              </w:rPr>
              <w:t>Обобщенное представление об основных образно-эмоциональных сферах музыки.</w:t>
            </w:r>
            <w:r w:rsidRPr="003C04B8">
              <w:rPr>
                <w:rFonts w:ascii="Times New Roman" w:hAnsi="Times New Roman"/>
              </w:rPr>
              <w:t> Урок посвящен одному из самых любимых праздников детворы – Новый год.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09.12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10.12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</w:t>
            </w:r>
            <w:r w:rsidRPr="003C04B8">
              <w:rPr>
                <w:rFonts w:ascii="Times New Roman" w:hAnsi="Times New Roman"/>
              </w:rPr>
              <w:t xml:space="preserve">: развитие умений и навыков выразительного исполнения детьми песни; </w:t>
            </w:r>
            <w:r w:rsidRPr="003C04B8">
              <w:rPr>
                <w:rFonts w:ascii="Times New Roman" w:hAnsi="Times New Roman"/>
                <w:bCs/>
              </w:rPr>
              <w:t>Познавательные:</w:t>
            </w:r>
            <w:r w:rsidRPr="003C04B8">
              <w:rPr>
                <w:rFonts w:ascii="Times New Roman" w:hAnsi="Times New Roman"/>
              </w:rPr>
              <w:t> делать обобщения, выводы.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</w:t>
            </w:r>
            <w:r w:rsidRPr="003C04B8">
              <w:rPr>
                <w:rFonts w:ascii="Times New Roman" w:hAnsi="Times New Roman"/>
              </w:rPr>
              <w:t>: волевая саморегуляция, контроль в форме сличения способа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действия и его результата с заданным эталоном.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Коммуникативные</w:t>
            </w:r>
            <w:r w:rsidRPr="003C04B8">
              <w:rPr>
                <w:rFonts w:ascii="Times New Roman" w:hAnsi="Times New Roman"/>
              </w:rPr>
              <w:t>: умение слушать и вступать в диалог.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социальной роли</w:t>
            </w:r>
          </w:p>
        </w:tc>
      </w:tr>
      <w:tr w:rsidR="004F3B4C" w:rsidRPr="003C04B8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14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Пришло Рождество, начинается торжество.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Мир чудес, волшебства, приятных неожиданностей. Исполнение рождественских песен.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23.12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24.12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</w:t>
            </w:r>
            <w:r w:rsidRPr="003C04B8">
              <w:rPr>
                <w:rFonts w:ascii="Times New Roman" w:hAnsi="Times New Roman"/>
              </w:rPr>
              <w:t>: народные праздники, духовная жизнь людей; рождественские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 песни.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</w:t>
            </w:r>
            <w:r w:rsidRPr="003C04B8">
              <w:rPr>
                <w:rFonts w:ascii="Times New Roman" w:hAnsi="Times New Roman"/>
              </w:rPr>
              <w:t>: осуществлять для решения учебных задач операции анализа, синтеза, сравнения. Знать: понятия: народные праздники, рождественские песни.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Регулятивные:</w:t>
            </w:r>
            <w:r w:rsidRPr="003C04B8">
              <w:rPr>
                <w:rFonts w:ascii="Times New Roman" w:hAnsi="Times New Roman"/>
              </w:rPr>
              <w:t> ставить новые учебные задачи в сотрудничестве с учителем.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</w:t>
            </w:r>
            <w:r w:rsidRPr="003C04B8">
              <w:rPr>
                <w:rFonts w:ascii="Times New Roman" w:hAnsi="Times New Roman"/>
              </w:rPr>
              <w:t>е: потребность в общении с учителем.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положительного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отношения к учению.</w:t>
            </w:r>
          </w:p>
        </w:tc>
      </w:tr>
      <w:tr w:rsidR="004F3B4C" w:rsidRPr="003C04B8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15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Родной обычай старины.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Звучание окружающей жизни человека. Рождение музыки как естественное проявление человеческого состояния. Обычаи, традиции.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1ч.-23.12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</w:t>
            </w:r>
            <w:r w:rsidRPr="003C04B8">
              <w:rPr>
                <w:rFonts w:ascii="Times New Roman" w:hAnsi="Times New Roman"/>
              </w:rPr>
              <w:t>: определять настроение, характер музыки; посильным образом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 участвовать в ее исполнении.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Познавательные:</w:t>
            </w:r>
            <w:r w:rsidRPr="003C04B8">
              <w:rPr>
                <w:rFonts w:ascii="Times New Roman" w:hAnsi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</w:t>
            </w:r>
            <w:r w:rsidRPr="003C04B8">
              <w:rPr>
                <w:rFonts w:ascii="Times New Roman" w:hAnsi="Times New Roman"/>
              </w:rPr>
              <w:t>: волевая саморегуляция, контроль в форме сличения способа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действия и его результата с заданным эталоном.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Коммуникативные</w:t>
            </w:r>
            <w:r w:rsidRPr="003C04B8">
              <w:rPr>
                <w:rFonts w:ascii="Times New Roman" w:hAnsi="Times New Roman"/>
              </w:rPr>
              <w:t>: умение слушать и вступать в диалог.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Положительная  мотивация к занятиям различными видами муз. деятельности, формирование социальной роли,бережное отношение к материальным и духовным ценностям.</w:t>
            </w:r>
          </w:p>
        </w:tc>
      </w:tr>
      <w:tr w:rsidR="004F3B4C" w:rsidRPr="003C04B8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16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Родной обычай старины.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Народные музыкальные традиции Отечества. Народное музыкальное творчество разных стран мира.(Рождество, колядки).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13.01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Предметные:</w:t>
            </w:r>
            <w:r w:rsidRPr="003C04B8">
              <w:rPr>
                <w:rFonts w:ascii="Times New Roman" w:hAnsi="Times New Roman"/>
              </w:rPr>
              <w:t> определение «звучания» в картинах народной или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профессиональной музыки.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обычаи, традиции народов живших в старину.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Хоровое пение.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Познавательные:</w:t>
            </w:r>
            <w:r w:rsidRPr="003C04B8">
              <w:rPr>
                <w:rFonts w:ascii="Times New Roman" w:hAnsi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</w:t>
            </w:r>
            <w:r w:rsidRPr="003C04B8">
              <w:rPr>
                <w:rFonts w:ascii="Times New Roman" w:hAnsi="Times New Roman"/>
              </w:rPr>
              <w:t>: волевая саморегуляция, контроль в форме сличения способа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 действия и его результата с заданным эталоном.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Коммуникативные</w:t>
            </w:r>
            <w:r w:rsidRPr="003C04B8">
              <w:rPr>
                <w:rFonts w:ascii="Times New Roman" w:hAnsi="Times New Roman"/>
              </w:rPr>
              <w:t>: умение слушать и вступать в диалог.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 формирование социальной роли</w:t>
            </w:r>
          </w:p>
        </w:tc>
      </w:tr>
      <w:tr w:rsidR="004F3B4C" w:rsidRPr="003C04B8" w:rsidTr="000C236E">
        <w:trPr>
          <w:trHeight w:val="12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Музыка и ты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17 ч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17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Край, в котором ты живешь.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Сочинения отечественных композиторов о Родине. Региональные музыкальные традиции.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20.01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Предметные:</w:t>
            </w:r>
            <w:r w:rsidRPr="003C04B8">
              <w:rPr>
                <w:rFonts w:ascii="Times New Roman" w:hAnsi="Times New Roman"/>
              </w:rPr>
              <w:t> Знать понятия: Родина, малая Родина.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Познавательные:</w:t>
            </w:r>
            <w:r w:rsidRPr="003C04B8">
              <w:rPr>
                <w:rFonts w:ascii="Times New Roman" w:hAnsi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</w:t>
            </w:r>
            <w:r w:rsidRPr="003C04B8">
              <w:rPr>
                <w:rFonts w:ascii="Times New Roman" w:hAnsi="Times New Roman"/>
              </w:rPr>
              <w:t>: волевая саморегуляция, контроль в форме сличения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способа действия и его результата с заданным эталоном.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Коммуникативные</w:t>
            </w:r>
            <w:r w:rsidRPr="003C04B8">
              <w:rPr>
                <w:rFonts w:ascii="Times New Roman" w:hAnsi="Times New Roman"/>
              </w:rPr>
              <w:t>: умение слушать и вступать в диалог.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социальной роли</w:t>
            </w:r>
          </w:p>
        </w:tc>
      </w:tr>
      <w:tr w:rsidR="004F3B4C" w:rsidRPr="003C04B8" w:rsidTr="000C236E">
        <w:trPr>
          <w:trHeight w:val="102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18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Музы не молчали.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Обобщенное представление исторического прошлого в музыкальных образах. Тема защиты Отечества.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27.01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Предметные:</w:t>
            </w:r>
            <w:r w:rsidRPr="003C04B8">
              <w:rPr>
                <w:rFonts w:ascii="Times New Roman" w:hAnsi="Times New Roman"/>
              </w:rPr>
              <w:t> уметь</w:t>
            </w:r>
            <w:r w:rsidRPr="003C04B8">
              <w:rPr>
                <w:rFonts w:ascii="Times New Roman" w:hAnsi="Times New Roman"/>
                <w:bCs/>
              </w:rPr>
              <w:t> </w:t>
            </w:r>
            <w:r w:rsidRPr="003C04B8">
              <w:rPr>
                <w:rFonts w:ascii="Times New Roman" w:hAnsi="Times New Roman"/>
              </w:rPr>
              <w:t>находить общее в стихотворном, художественном и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музыкальном.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Образный анализ вечного-памятников.  Хоровое пение.</w:t>
            </w:r>
            <w:r w:rsidRPr="003C04B8">
              <w:rPr>
                <w:rFonts w:ascii="Times New Roman" w:hAnsi="Times New Roman"/>
                <w:bCs/>
              </w:rPr>
              <w:t> 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Познавательные:</w:t>
            </w:r>
            <w:r w:rsidRPr="003C04B8">
              <w:rPr>
                <w:rFonts w:ascii="Times New Roman" w:hAnsi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</w:t>
            </w:r>
            <w:r w:rsidRPr="003C04B8">
              <w:rPr>
                <w:rFonts w:ascii="Times New Roman" w:hAnsi="Times New Roman"/>
              </w:rPr>
              <w:t>: волевая саморегуляция, контроль в форме сличения способа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действия и его результата с заданным эталоном.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Коммуникативные</w:t>
            </w:r>
            <w:r w:rsidRPr="003C04B8">
              <w:rPr>
                <w:rFonts w:ascii="Times New Roman" w:hAnsi="Times New Roman"/>
              </w:rPr>
              <w:t>: умение слушать и вступать в диалог.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социальной роли.</w:t>
            </w:r>
          </w:p>
        </w:tc>
      </w:tr>
      <w:tr w:rsidR="004F3B4C" w:rsidRPr="003C04B8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19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Музы не молчали.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Подвиги народа в произведениях  композиторов. Память и памятник - общность в родственных словах. Память о полководцах, русских воинах, солдатах, о событиях трудных дней испытаний и тревог, сохраняющихся в народных песнях, образах, созданными композиторами. Музыкальные памятники защитникам Отечества.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03.02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</w:t>
            </w:r>
            <w:r w:rsidRPr="003C04B8">
              <w:rPr>
                <w:rFonts w:ascii="Times New Roman" w:hAnsi="Times New Roman"/>
              </w:rPr>
              <w:t>: Уметь: объяснять понятия: отечество,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память, подвиг.</w:t>
            </w:r>
            <w:r w:rsidRPr="003C04B8">
              <w:rPr>
                <w:rFonts w:ascii="Times New Roman" w:hAnsi="Times New Roman"/>
                <w:bCs/>
              </w:rPr>
              <w:t> 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</w:t>
            </w:r>
            <w:r w:rsidRPr="003C04B8">
              <w:rPr>
                <w:rFonts w:ascii="Times New Roman" w:hAnsi="Times New Roman"/>
              </w:rPr>
              <w:t>: осуществлять для решения учебных задач операции анализа, 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Регулятивные:</w:t>
            </w:r>
            <w:r w:rsidRPr="003C04B8">
              <w:rPr>
                <w:rFonts w:ascii="Times New Roman" w:hAnsi="Times New Roman"/>
              </w:rPr>
              <w:t> осуществлять для решения учебных задач операции анализа,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</w:t>
            </w:r>
            <w:r w:rsidRPr="003C04B8">
              <w:rPr>
                <w:rFonts w:ascii="Times New Roman" w:hAnsi="Times New Roman"/>
              </w:rPr>
              <w:t>е: потребность в общении с учителем.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положительного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отношения к учению.</w:t>
            </w:r>
          </w:p>
        </w:tc>
      </w:tr>
      <w:tr w:rsidR="004F3B4C" w:rsidRPr="003C04B8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20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Музыка утра.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Интонационно – образная природа музыкального искусства. Выразительность и изобразительность в музыке.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17.02.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18.02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Предметные:</w:t>
            </w:r>
            <w:r w:rsidRPr="003C04B8">
              <w:rPr>
                <w:rFonts w:ascii="Times New Roman" w:hAnsi="Times New Roman"/>
              </w:rPr>
              <w:t> музыкальный пейзаж. Фортепианное и оркестровое исполнение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музыки.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Познавательные:</w:t>
            </w:r>
            <w:r w:rsidRPr="003C04B8">
              <w:rPr>
                <w:rFonts w:ascii="Times New Roman" w:hAnsi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</w:t>
            </w:r>
            <w:r w:rsidRPr="003C04B8">
              <w:rPr>
                <w:rFonts w:ascii="Times New Roman" w:hAnsi="Times New Roman"/>
              </w:rPr>
              <w:t>: волевая саморегуляция, контроль в форме сличения способа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действия и его результата с заданным эталоном.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Коммуникативные</w:t>
            </w:r>
            <w:r w:rsidRPr="003C04B8">
              <w:rPr>
                <w:rFonts w:ascii="Times New Roman" w:hAnsi="Times New Roman"/>
              </w:rPr>
              <w:t>: умение слушать и вступать в диалог.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социальной роли</w:t>
            </w:r>
          </w:p>
        </w:tc>
      </w:tr>
      <w:tr w:rsidR="004F3B4C" w:rsidRPr="003C04B8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21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Музыка вечера.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Интонация как внутреннее озвученное состояние, выражение эмоций и отражение мыслей. Интонация – источник элементов музыкальной речи.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24.02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25.02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</w:t>
            </w:r>
            <w:r w:rsidRPr="003C04B8">
              <w:rPr>
                <w:rFonts w:ascii="Times New Roman" w:hAnsi="Times New Roman"/>
              </w:rPr>
              <w:t>: уметь</w:t>
            </w:r>
            <w:r w:rsidRPr="003C04B8">
              <w:rPr>
                <w:rFonts w:ascii="Times New Roman" w:hAnsi="Times New Roman"/>
                <w:bCs/>
              </w:rPr>
              <w:t> </w:t>
            </w:r>
            <w:r w:rsidRPr="003C04B8">
              <w:rPr>
                <w:rFonts w:ascii="Times New Roman" w:hAnsi="Times New Roman"/>
              </w:rPr>
              <w:t>проводить интонационно-образный анализ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инструментального произведения (чувства, характер, настроение)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Музыкальный пейзаж..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</w:t>
            </w:r>
            <w:r w:rsidRPr="003C04B8">
              <w:rPr>
                <w:rFonts w:ascii="Times New Roman" w:hAnsi="Times New Roman"/>
              </w:rPr>
              <w:t>: осуществлять для решения учебных задач операции анализа, 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Регулятивные:</w:t>
            </w:r>
            <w:r w:rsidRPr="003C04B8">
              <w:rPr>
                <w:rFonts w:ascii="Times New Roman" w:hAnsi="Times New Roman"/>
              </w:rPr>
              <w:t> осуществлять для решения учебных задач операции анализа,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</w:t>
            </w:r>
            <w:r w:rsidRPr="003C04B8">
              <w:rPr>
                <w:rFonts w:ascii="Times New Roman" w:hAnsi="Times New Roman"/>
              </w:rPr>
              <w:t>е: потребность в общении с учителем.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положительного отношения к учению.</w:t>
            </w:r>
          </w:p>
        </w:tc>
      </w:tr>
      <w:tr w:rsidR="004F3B4C" w:rsidRPr="003C04B8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22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Мамин праздник.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Интонация как внутреннее озвученное состояние.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03.03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04.03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 </w:t>
            </w:r>
            <w:r w:rsidRPr="003C04B8">
              <w:rPr>
                <w:rFonts w:ascii="Times New Roman" w:hAnsi="Times New Roman"/>
              </w:rPr>
              <w:t>: выражать чувства,  эмоции и  мысли о маме.</w:t>
            </w:r>
            <w:r w:rsidRPr="003C04B8">
              <w:rPr>
                <w:rFonts w:ascii="Times New Roman" w:hAnsi="Times New Roman"/>
                <w:bCs/>
              </w:rPr>
              <w:t> 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</w:t>
            </w:r>
            <w:r w:rsidRPr="003C04B8">
              <w:rPr>
                <w:rFonts w:ascii="Times New Roman" w:hAnsi="Times New Roman"/>
              </w:rPr>
              <w:t>: осуществлять для решения учебных задач операции анализа, 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Регулятивные:</w:t>
            </w:r>
            <w:r w:rsidRPr="003C04B8">
              <w:rPr>
                <w:rFonts w:ascii="Times New Roman" w:hAnsi="Times New Roman"/>
              </w:rPr>
              <w:t> осуществлять для решения учебных задач операции анализа,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</w:t>
            </w:r>
            <w:r w:rsidRPr="003C04B8">
              <w:rPr>
                <w:rFonts w:ascii="Times New Roman" w:hAnsi="Times New Roman"/>
              </w:rPr>
              <w:t>е: потребность в общении с учителем.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положительного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отношения к учению.</w:t>
            </w:r>
          </w:p>
        </w:tc>
      </w:tr>
      <w:tr w:rsidR="004F3B4C" w:rsidRPr="003C04B8" w:rsidTr="000C236E">
        <w:trPr>
          <w:trHeight w:val="210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23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Мамин праздник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10.03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11.03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Предметные:</w:t>
            </w:r>
            <w:r w:rsidRPr="003C04B8">
              <w:rPr>
                <w:rFonts w:ascii="Times New Roman" w:hAnsi="Times New Roman"/>
              </w:rPr>
              <w:t> знать понятия: солист, хор.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Познавательные:</w:t>
            </w:r>
            <w:r w:rsidRPr="003C04B8">
              <w:rPr>
                <w:rFonts w:ascii="Times New Roman" w:hAnsi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</w:t>
            </w:r>
            <w:r w:rsidRPr="003C04B8">
              <w:rPr>
                <w:rFonts w:ascii="Times New Roman" w:hAnsi="Times New Roman"/>
              </w:rPr>
              <w:t>: волевая саморегуляция, контроль в форме сличения способа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действия и его результата с заданным эталоном.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Коммуникативные</w:t>
            </w:r>
            <w:r w:rsidRPr="003C04B8">
              <w:rPr>
                <w:rFonts w:ascii="Times New Roman" w:hAnsi="Times New Roman"/>
              </w:rPr>
              <w:t>: умение слушать и вступать в диалог.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социальной роли</w:t>
            </w:r>
          </w:p>
        </w:tc>
      </w:tr>
      <w:tr w:rsidR="004F3B4C" w:rsidRPr="003C04B8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24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Музыкальные портреты.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Выразительность и изобразительность в музыке. Интонации музыкальные и речевые. Сходство и различие.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17.03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18.03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Предметные:</w:t>
            </w:r>
            <w:r w:rsidRPr="003C04B8">
              <w:rPr>
                <w:rFonts w:ascii="Times New Roman" w:hAnsi="Times New Roman"/>
              </w:rPr>
              <w:t> уметь</w:t>
            </w:r>
            <w:r w:rsidRPr="003C04B8">
              <w:rPr>
                <w:rFonts w:ascii="Times New Roman" w:hAnsi="Times New Roman"/>
                <w:bCs/>
              </w:rPr>
              <w:t> </w:t>
            </w:r>
            <w:r w:rsidRPr="003C04B8">
              <w:rPr>
                <w:rFonts w:ascii="Times New Roman" w:hAnsi="Times New Roman"/>
              </w:rPr>
              <w:t>проводить интонационно-образный анализ музыкальных сочинений 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и анализ музыки. Пластическое интонирование «Менуэта».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 инструментах;— выразительно исполнять песни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8 Марта – мамин праздник. Музыка и песни о маме.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Познавательные:</w:t>
            </w:r>
            <w:r w:rsidRPr="003C04B8">
              <w:rPr>
                <w:rFonts w:ascii="Times New Roman" w:hAnsi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</w:t>
            </w:r>
            <w:r w:rsidRPr="003C04B8">
              <w:rPr>
                <w:rFonts w:ascii="Times New Roman" w:hAnsi="Times New Roman"/>
              </w:rPr>
              <w:t>: волевая саморегуляция, контроль в форме сличения способа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действия и его результата с заданным эталоном.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Коммуникативные</w:t>
            </w:r>
            <w:r w:rsidRPr="003C04B8">
              <w:rPr>
                <w:rFonts w:ascii="Times New Roman" w:hAnsi="Times New Roman"/>
              </w:rPr>
              <w:t>: умение слушать и вступать в диалог.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социальной роли</w:t>
            </w:r>
          </w:p>
        </w:tc>
      </w:tr>
      <w:tr w:rsidR="004F3B4C" w:rsidRPr="003C04B8" w:rsidTr="000C236E">
        <w:trPr>
          <w:trHeight w:val="102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25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У каждого свой музыкальный инструмент.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Инструментовка и инсценировка песен. Игровые песни, с ярко выраженным танцевальным характером</w:t>
            </w:r>
            <w:r w:rsidRPr="003C04B8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31.03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01.04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Предметные:</w:t>
            </w:r>
            <w:r w:rsidRPr="003C04B8">
              <w:rPr>
                <w:rFonts w:ascii="Times New Roman" w:hAnsi="Times New Roman"/>
              </w:rPr>
              <w:t> уметь— анализировать музыкальные сочинения; импровизировать на музыкальных инструментах. развитие навыков выразительного исполнения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детьми песни; составление исполнительского плана</w:t>
            </w:r>
            <w:r w:rsidRPr="003C04B8">
              <w:rPr>
                <w:rFonts w:ascii="Times New Roman" w:hAnsi="Times New Roman"/>
                <w:bCs/>
              </w:rPr>
              <w:t> </w:t>
            </w:r>
            <w:r w:rsidRPr="003C04B8">
              <w:rPr>
                <w:rFonts w:ascii="Times New Roman" w:hAnsi="Times New Roman"/>
              </w:rPr>
              <w:t>песни.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</w:t>
            </w:r>
            <w:r w:rsidRPr="003C04B8">
              <w:rPr>
                <w:rFonts w:ascii="Times New Roman" w:hAnsi="Times New Roman"/>
              </w:rPr>
              <w:t>: осуществлять для решения учебных задач операции анализа, 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Регулятивные:</w:t>
            </w:r>
            <w:r w:rsidRPr="003C04B8">
              <w:rPr>
                <w:rFonts w:ascii="Times New Roman" w:hAnsi="Times New Roman"/>
              </w:rPr>
              <w:t> осуществлять для решения учебных задач операции анализа,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</w:t>
            </w:r>
            <w:r w:rsidRPr="003C04B8">
              <w:rPr>
                <w:rFonts w:ascii="Times New Roman" w:hAnsi="Times New Roman"/>
              </w:rPr>
              <w:t>е: потребность в общении с учителем.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положительного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отношения к учению.</w:t>
            </w:r>
          </w:p>
        </w:tc>
      </w:tr>
      <w:tr w:rsidR="004F3B4C" w:rsidRPr="003C04B8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26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 </w:t>
            </w:r>
            <w:r w:rsidRPr="003C04B8">
              <w:rPr>
                <w:rFonts w:ascii="Times New Roman" w:hAnsi="Times New Roman"/>
                <w:bCs/>
              </w:rPr>
              <w:t>Музыкальные инструменты.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Встреча с музыкальными инструментами. Звучание народных музыкальных инструментов.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07.04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08.04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Предметные:</w:t>
            </w:r>
            <w:r w:rsidRPr="003C04B8">
              <w:rPr>
                <w:rFonts w:ascii="Times New Roman" w:hAnsi="Times New Roman"/>
              </w:rPr>
              <w:t> Знать понятия: старинные, современные инструменты 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 на слух определять звучание лютни и гитары, клавесина и фортепиано.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Познавательные:</w:t>
            </w:r>
            <w:r w:rsidRPr="003C04B8">
              <w:rPr>
                <w:rFonts w:ascii="Times New Roman" w:hAnsi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</w:t>
            </w:r>
            <w:r w:rsidRPr="003C04B8">
              <w:rPr>
                <w:rFonts w:ascii="Times New Roman" w:hAnsi="Times New Roman"/>
              </w:rPr>
              <w:t>: волевая саморегуляция, контроль в форме сличения способа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 действия и его результата с заданным эталоном.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Коммуникативные</w:t>
            </w:r>
            <w:r w:rsidRPr="003C04B8">
              <w:rPr>
                <w:rFonts w:ascii="Times New Roman" w:hAnsi="Times New Roman"/>
              </w:rPr>
              <w:t>: умение слушать и вступать в диалог.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социальной роли</w:t>
            </w:r>
          </w:p>
        </w:tc>
      </w:tr>
      <w:tr w:rsidR="004F3B4C" w:rsidRPr="003C04B8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27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Музыкальные инструменты.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 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Внешний вид, тембр этих инструментов, выразительные возможности. Знакомство с внешним видом, тембрами, выразительными возможностями музыкальных инструментов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14.04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15.04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</w:t>
            </w:r>
            <w:r w:rsidRPr="003C04B8">
              <w:rPr>
                <w:rFonts w:ascii="Times New Roman" w:hAnsi="Times New Roman"/>
              </w:rPr>
              <w:t>: проводить интонационно-образный анализ музыкального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произведения.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Познавательные:</w:t>
            </w:r>
            <w:r w:rsidRPr="003C04B8">
              <w:rPr>
                <w:rFonts w:ascii="Times New Roman" w:hAnsi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</w:t>
            </w:r>
            <w:r w:rsidRPr="003C04B8">
              <w:rPr>
                <w:rFonts w:ascii="Times New Roman" w:hAnsi="Times New Roman"/>
              </w:rPr>
              <w:t>: волевая саморегуляция, контроль в форме сличения способа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действияи его результата с заданным эталоном.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Коммуникативные</w:t>
            </w:r>
            <w:r w:rsidRPr="003C04B8">
              <w:rPr>
                <w:rFonts w:ascii="Times New Roman" w:hAnsi="Times New Roman"/>
              </w:rPr>
              <w:t>: умение слушать и вступать в диалог.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социальной роли</w:t>
            </w:r>
          </w:p>
        </w:tc>
      </w:tr>
      <w:tr w:rsidR="004F3B4C" w:rsidRPr="003C04B8" w:rsidTr="000C236E">
        <w:trPr>
          <w:trHeight w:val="278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28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Звучащие картины.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Размышление о безграничных возможностях музыки в передаче чувств, мыслей человека, силе ее воздействия.  Обобщенная характеристика музыки, дающая представление об особенностях русской народной протяжной, лирической песни разудалой плясовой в произведениях художников, скульпторов и композиторов.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21.04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22.04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</w:t>
            </w:r>
            <w:r w:rsidRPr="003C04B8">
              <w:rPr>
                <w:rFonts w:ascii="Times New Roman" w:hAnsi="Times New Roman"/>
              </w:rPr>
              <w:t>: слушание и анализ музыкальных инструментов и их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интонирование. Хоровое пение.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</w:t>
            </w:r>
            <w:r w:rsidRPr="003C04B8">
              <w:rPr>
                <w:rFonts w:ascii="Times New Roman" w:hAnsi="Times New Roman"/>
              </w:rPr>
              <w:t>: осуществлять для решения учебных задач операции анализа, 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Регулятивные:</w:t>
            </w:r>
            <w:r w:rsidRPr="003C04B8">
              <w:rPr>
                <w:rFonts w:ascii="Times New Roman" w:hAnsi="Times New Roman"/>
              </w:rPr>
              <w:t> осуществлять для решения учебных задач операции анализа,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</w:t>
            </w:r>
            <w:r w:rsidRPr="003C04B8">
              <w:rPr>
                <w:rFonts w:ascii="Times New Roman" w:hAnsi="Times New Roman"/>
              </w:rPr>
              <w:t>е: потребность в общении с учителем.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положительного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отношения к учению.</w:t>
            </w:r>
          </w:p>
        </w:tc>
      </w:tr>
      <w:tr w:rsidR="004F3B4C" w:rsidRPr="003C04B8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29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Музыка в цирке.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Обобщенное представление об основных образно-эмоциональных сферах музыки и о многообразии музыкальных жанров. Песня, танец, марш и их разновидности.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28.04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29.04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Предметные:</w:t>
            </w:r>
            <w:r w:rsidRPr="003C04B8">
              <w:rPr>
                <w:rFonts w:ascii="Times New Roman" w:hAnsi="Times New Roman"/>
              </w:rPr>
              <w:t> Знать понятия: старинные, современные инструменты 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 на слух определять звучание  лютни и гитары, клавесина и фортепиано.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Познавательные:</w:t>
            </w:r>
            <w:r w:rsidRPr="003C04B8">
              <w:rPr>
                <w:rFonts w:ascii="Times New Roman" w:hAnsi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</w:t>
            </w:r>
            <w:r w:rsidRPr="003C04B8">
              <w:rPr>
                <w:rFonts w:ascii="Times New Roman" w:hAnsi="Times New Roman"/>
              </w:rPr>
              <w:t>: волевая саморегуляция, контроль в форме сличения способа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 действия и его результата с заданным эталоном.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Коммуникативные</w:t>
            </w:r>
            <w:r w:rsidRPr="003C04B8">
              <w:rPr>
                <w:rFonts w:ascii="Times New Roman" w:hAnsi="Times New Roman"/>
              </w:rPr>
              <w:t>: умение слушать и вступать в диалог.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социальной роли</w:t>
            </w:r>
          </w:p>
        </w:tc>
      </w:tr>
      <w:tr w:rsidR="004F3B4C" w:rsidRPr="003C04B8" w:rsidTr="000C236E">
        <w:trPr>
          <w:trHeight w:val="100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30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Дом, который звучит.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Музыкальные театры. Различные виды музыки: вокальная, инструментальная; сольная, хоровая, оркестровая. Опера, балет.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05.05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06.05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</w:t>
            </w:r>
            <w:r w:rsidRPr="003C04B8">
              <w:rPr>
                <w:rFonts w:ascii="Times New Roman" w:hAnsi="Times New Roman"/>
              </w:rPr>
              <w:t>: знать,что такое балет и опера.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Уметь: различать в музыке маршевость,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песенность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</w:t>
            </w:r>
            <w:r w:rsidRPr="003C04B8">
              <w:rPr>
                <w:rFonts w:ascii="Times New Roman" w:hAnsi="Times New Roman"/>
              </w:rPr>
              <w:t>: осуществлять для решения учебных задач операции анализа, 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Регулятивные:</w:t>
            </w:r>
            <w:r w:rsidRPr="003C04B8">
              <w:rPr>
                <w:rFonts w:ascii="Times New Roman" w:hAnsi="Times New Roman"/>
              </w:rPr>
              <w:t> осуществлять для решения учебных задач операции анализа,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 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</w:t>
            </w:r>
            <w:r w:rsidRPr="003C04B8">
              <w:rPr>
                <w:rFonts w:ascii="Times New Roman" w:hAnsi="Times New Roman"/>
              </w:rPr>
              <w:t>е: потребность в общении с учителем.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положительного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отношения к учению.</w:t>
            </w:r>
          </w:p>
        </w:tc>
      </w:tr>
      <w:tr w:rsidR="004F3B4C" w:rsidRPr="003C04B8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31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Дом, который звучит.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Опера-сказка.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i/>
                <w:iCs/>
              </w:rPr>
              <w:t>Опера. </w:t>
            </w:r>
            <w:r w:rsidRPr="003C04B8">
              <w:rPr>
                <w:rFonts w:ascii="Times New Roman" w:hAnsi="Times New Roman"/>
              </w:rPr>
              <w:t>Песенность, танцевальность, маршевость.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12.05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13.05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</w:t>
            </w:r>
            <w:r w:rsidRPr="003C04B8">
              <w:rPr>
                <w:rFonts w:ascii="Times New Roman" w:hAnsi="Times New Roman"/>
              </w:rPr>
              <w:t>: понятие опера. Уметь: выразительно исполнять фрагменты из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опер. Знакомство с детскими операми: «Волк и семеро козлят» М. Коваля.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Познавательные:</w:t>
            </w:r>
            <w:r w:rsidRPr="003C04B8">
              <w:rPr>
                <w:rFonts w:ascii="Times New Roman" w:hAnsi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</w:t>
            </w:r>
            <w:r w:rsidRPr="003C04B8">
              <w:rPr>
                <w:rFonts w:ascii="Times New Roman" w:hAnsi="Times New Roman"/>
              </w:rPr>
              <w:t>: волевая саморегуляция, контроль в форме сличения способа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действия и его результата с заданным эталоном.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Коммуникативные</w:t>
            </w:r>
            <w:r w:rsidRPr="003C04B8">
              <w:rPr>
                <w:rFonts w:ascii="Times New Roman" w:hAnsi="Times New Roman"/>
              </w:rPr>
              <w:t>: умение слушать и вступать в диалог.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социальной роли</w:t>
            </w:r>
          </w:p>
        </w:tc>
      </w:tr>
      <w:tr w:rsidR="004F3B4C" w:rsidRPr="003C04B8" w:rsidTr="000C236E">
        <w:trPr>
          <w:trHeight w:val="228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32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«Ничего на свете лучше нету».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Осмысленное исполнение сочинений разных жанров и стилей.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19.05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20.05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Предметные:</w:t>
            </w:r>
            <w:r w:rsidRPr="003C04B8">
              <w:rPr>
                <w:rFonts w:ascii="Times New Roman" w:hAnsi="Times New Roman"/>
              </w:rPr>
              <w:t> выразительно исполнять фрагменты из музыки к мультфильму.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Познакомить учащихся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 с музыкой Г. Гладкова, написанной для мультфильма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Познавательные</w:t>
            </w:r>
            <w:r w:rsidRPr="003C04B8">
              <w:rPr>
                <w:rFonts w:ascii="Times New Roman" w:hAnsi="Times New Roman"/>
              </w:rPr>
              <w:t>: осуществлять для решения учебных задач операции анализа, 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Регулятивные:</w:t>
            </w:r>
            <w:r w:rsidRPr="003C04B8">
              <w:rPr>
                <w:rFonts w:ascii="Times New Roman" w:hAnsi="Times New Roman"/>
              </w:rPr>
              <w:t> осуществлять для решения учебных задач операции анализа,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синтеза, сравнения.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Коммуникативны</w:t>
            </w:r>
            <w:r w:rsidRPr="003C04B8">
              <w:rPr>
                <w:rFonts w:ascii="Times New Roman" w:hAnsi="Times New Roman"/>
              </w:rPr>
              <w:t>е: потребность в общении с учителем.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Личностные</w:t>
            </w:r>
            <w:r w:rsidRPr="003C04B8">
              <w:rPr>
                <w:rFonts w:ascii="Times New Roman" w:hAnsi="Times New Roman"/>
              </w:rPr>
              <w:t>: формирование положительного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отношения к учению.</w:t>
            </w:r>
          </w:p>
        </w:tc>
      </w:tr>
      <w:tr w:rsidR="004F3B4C" w:rsidRPr="003C04B8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33.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Обобщающий урок.</w:t>
            </w:r>
            <w:r w:rsidRPr="003C04B8">
              <w:rPr>
                <w:rFonts w:ascii="Times New Roman" w:hAnsi="Times New Roman"/>
              </w:rPr>
              <w:t> (</w:t>
            </w:r>
            <w:r w:rsidRPr="003C04B8">
              <w:rPr>
                <w:rFonts w:ascii="Times New Roman" w:hAnsi="Times New Roman"/>
                <w:i/>
                <w:iCs/>
              </w:rPr>
              <w:t>Урок-концерт.)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полюбившихся произведений, заполнение афиши, исполнение любимых песен.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26.05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27.05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bCs/>
              </w:rPr>
              <w:t>Предметные:</w:t>
            </w:r>
            <w:r w:rsidRPr="003C04B8">
              <w:rPr>
                <w:rFonts w:ascii="Times New Roman" w:hAnsi="Times New Roman"/>
              </w:rPr>
              <w:t> подведение итогов года.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Знать: понятия: композитор, исполнитель, слушатель; музыкальная азбука;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основные жанры; мелодия,аккомпанемент; старинные и современные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музыкальные инструменты; народная и композиторская музыка;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 музыка изобразительная и выразительная Слушание и выразительное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исполнение музыки, хоровых произведений, больше всего понравившихся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учащимся.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Личностные:  наличие доброжелательности, отзывчивости, открытости, понимания и сопереживания чувствам других людей.</w:t>
            </w:r>
          </w:p>
        </w:tc>
      </w:tr>
    </w:tbl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/>
        </w:rPr>
      </w:pPr>
      <w:r w:rsidRPr="00436B9F">
        <w:rPr>
          <w:rFonts w:ascii="Times New Roman" w:hAnsi="Times New Roman"/>
          <w:i/>
        </w:rPr>
        <w:t xml:space="preserve">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/>
        </w:rPr>
      </w:pPr>
      <w:r w:rsidRPr="00436B9F">
        <w:rPr>
          <w:rFonts w:ascii="Times New Roman" w:hAnsi="Times New Roman"/>
          <w:i/>
        </w:rPr>
        <w:t>Содержание программы по музыке и пению в 3 классе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u w:val="single"/>
        </w:rPr>
      </w:pPr>
      <w:r w:rsidRPr="00436B9F">
        <w:rPr>
          <w:rFonts w:ascii="Times New Roman" w:hAnsi="Times New Roman"/>
          <w:bCs/>
        </w:rPr>
        <w:t>Пение:</w:t>
      </w:r>
      <w:r w:rsidRPr="00436B9F">
        <w:rPr>
          <w:rFonts w:ascii="Times New Roman" w:hAnsi="Times New Roman"/>
          <w:bCs/>
          <w:u w:val="single"/>
        </w:rPr>
        <w:t xml:space="preserve">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u w:val="single"/>
        </w:rPr>
      </w:pPr>
      <w:r w:rsidRPr="00436B9F">
        <w:rPr>
          <w:rFonts w:ascii="Times New Roman" w:hAnsi="Times New Roman"/>
        </w:rPr>
        <w:t>Закрепление певческих навыков и умений на материале, пройденном ранее и новом.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  Развитие умения быстрой и спокойной смены дыхания при исполнении песен, не имеющих пауз.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 Развитие умения распределять дыхание при исполнении напевных песен с различными динамическими оттенками \ при усилении и ослаблении звука \.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 Развитие умения правильно формировать гласные при пении двух звуков на одном слоге.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 Развитие умения контролировать слухом пение.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 Развитие музыкального ритма, умения воспроизводить фразу или куплет хорошо знакомой песни путем беззвучной артикуляции в сопровождении инструмента.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 Использование разнообразных музыкальных средств \ темп, динамические оттенки \ для работы над выразительностью исполнения песен.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 Работа над чистотой интонирования и устойчивостью унисона.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 Пение выученных песен ритмично и выразительно с сохранением строя и ансамбля.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  <w:bCs/>
        </w:rPr>
        <w:t xml:space="preserve">Слушание музыки: </w:t>
      </w:r>
      <w:r w:rsidRPr="00436B9F">
        <w:rPr>
          <w:rFonts w:ascii="Times New Roman" w:hAnsi="Times New Roman"/>
        </w:rPr>
        <w:t xml:space="preserve">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Развитие умения дифференцировать части музыкального произведения.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Развитие умения различать мелодию и сопровождение в песне и инструментальном произведении.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Знакомство с музыкальными инструментами и их звучанием: саксофон, виолончель, балалайка.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Закрепление навыков игры на ударно- шумовых инструментах, металлофоне.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</w:t>
      </w:r>
      <w:r w:rsidRPr="00436B9F">
        <w:rPr>
          <w:rFonts w:ascii="Times New Roman" w:hAnsi="Times New Roman"/>
          <w:i/>
        </w:rPr>
        <w:t>Календарно-тематическое   планирование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/>
        </w:rPr>
      </w:pPr>
      <w:r w:rsidRPr="00436B9F">
        <w:rPr>
          <w:rFonts w:ascii="Times New Roman" w:hAnsi="Times New Roman"/>
          <w:i/>
        </w:rPr>
        <w:t xml:space="preserve">                                              3 класс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Требования к уровню подготовки учащихся 3 класса.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  <w:bCs/>
        </w:rPr>
        <w:t xml:space="preserve"> Должны знать:</w:t>
      </w:r>
    </w:p>
    <w:p w:rsidR="004F3B4C" w:rsidRPr="00436B9F" w:rsidRDefault="004F3B4C" w:rsidP="00436B9F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музыкальную форму \одночастную, двухчастную, трехчастную </w:t>
      </w:r>
    </w:p>
    <w:p w:rsidR="004F3B4C" w:rsidRPr="00436B9F" w:rsidRDefault="004F3B4C" w:rsidP="00436B9F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музыкальные инструменты и их звучание \ виолончель, саксофон, балалайка \.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  <w:bCs/>
        </w:rPr>
        <w:t xml:space="preserve"> Должны уметь: </w:t>
      </w:r>
    </w:p>
    <w:p w:rsidR="004F3B4C" w:rsidRPr="00436B9F" w:rsidRDefault="004F3B4C" w:rsidP="00436B9F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сохранять при пении округлое звучание в верхнем регистре и мягкое звучание в нижнем регистре;</w:t>
      </w:r>
    </w:p>
    <w:p w:rsidR="004F3B4C" w:rsidRPr="00436B9F" w:rsidRDefault="004F3B4C" w:rsidP="00436B9F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распределять дыхание при исполнении напевных песен с различными динамическими оттенками;</w:t>
      </w:r>
    </w:p>
    <w:p w:rsidR="004F3B4C" w:rsidRPr="00436B9F" w:rsidRDefault="004F3B4C" w:rsidP="00436B9F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сохранять правильное формирование гласных при пении двух звуков на одном слоге;</w:t>
      </w:r>
    </w:p>
    <w:p w:rsidR="004F3B4C" w:rsidRPr="00436B9F" w:rsidRDefault="004F3B4C" w:rsidP="00436B9F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воспроизводить хорошо знакомую песню путем беззвучного артикулирования в сопровождении инструмента.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4"/>
        <w:gridCol w:w="2552"/>
        <w:gridCol w:w="2551"/>
        <w:gridCol w:w="1418"/>
        <w:gridCol w:w="2835"/>
        <w:gridCol w:w="2693"/>
        <w:gridCol w:w="1807"/>
      </w:tblGrid>
      <w:tr w:rsidR="004F3B4C" w:rsidRPr="003C04B8" w:rsidTr="00A67F1C">
        <w:trPr>
          <w:trHeight w:val="349"/>
        </w:trPr>
        <w:tc>
          <w:tcPr>
            <w:tcW w:w="704" w:type="dxa"/>
            <w:vMerge w:val="restar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Сроки выполнения.</w:t>
            </w:r>
          </w:p>
        </w:tc>
        <w:tc>
          <w:tcPr>
            <w:tcW w:w="2552" w:type="dxa"/>
            <w:vMerge w:val="restar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Темы раздела и уроков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Прослушиваемый материал.</w:t>
            </w:r>
          </w:p>
        </w:tc>
        <w:tc>
          <w:tcPr>
            <w:tcW w:w="2551" w:type="dxa"/>
            <w:vMerge w:val="restar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Решаемые проблемы.</w:t>
            </w:r>
          </w:p>
        </w:tc>
        <w:tc>
          <w:tcPr>
            <w:tcW w:w="8753" w:type="dxa"/>
            <w:gridSpan w:val="4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                                              Планируемые результаты.</w:t>
            </w:r>
          </w:p>
        </w:tc>
      </w:tr>
      <w:tr w:rsidR="004F3B4C" w:rsidRPr="003C04B8" w:rsidTr="00A67F1C">
        <w:trPr>
          <w:trHeight w:val="641"/>
        </w:trPr>
        <w:tc>
          <w:tcPr>
            <w:tcW w:w="704" w:type="dxa"/>
            <w:vMerge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      Понятия.</w:t>
            </w:r>
          </w:p>
        </w:tc>
        <w:tc>
          <w:tcPr>
            <w:tcW w:w="2835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  Предметные 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  результаты.         </w:t>
            </w:r>
          </w:p>
        </w:tc>
        <w:tc>
          <w:tcPr>
            <w:tcW w:w="2693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      УУД</w:t>
            </w:r>
          </w:p>
        </w:tc>
        <w:tc>
          <w:tcPr>
            <w:tcW w:w="1807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 Личностные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 результаты.</w:t>
            </w:r>
          </w:p>
        </w:tc>
      </w:tr>
      <w:tr w:rsidR="004F3B4C" w:rsidRPr="003C04B8" w:rsidTr="00A67F1C">
        <w:tc>
          <w:tcPr>
            <w:tcW w:w="704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C04B8">
              <w:rPr>
                <w:rFonts w:ascii="Times New Roman" w:hAnsi="Times New Roman"/>
                <w:i/>
              </w:rPr>
              <w:t>Первая четверть.</w:t>
            </w:r>
          </w:p>
        </w:tc>
        <w:tc>
          <w:tcPr>
            <w:tcW w:w="2551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7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A67F1C">
        <w:tc>
          <w:tcPr>
            <w:tcW w:w="704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3.09-9.09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10.09-16.09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17.09-23.09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24.09-30.09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1.10-7.10</w:t>
            </w:r>
          </w:p>
        </w:tc>
        <w:tc>
          <w:tcPr>
            <w:tcW w:w="2552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«Россия-Родина моя!»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( 5 часов)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1. </w:t>
            </w:r>
            <w:r w:rsidRPr="003C04B8">
              <w:rPr>
                <w:rFonts w:ascii="Times New Roman" w:hAnsi="Times New Roman"/>
                <w:u w:val="single"/>
              </w:rPr>
              <w:t>«Мелодия-душа музыки!»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Г.Свиридов «Романс»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Н.Римский-Корсаков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«Звонче жаворонка пенье»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2. </w:t>
            </w:r>
            <w:r w:rsidRPr="003C04B8">
              <w:rPr>
                <w:rFonts w:ascii="Times New Roman" w:hAnsi="Times New Roman"/>
                <w:u w:val="single"/>
              </w:rPr>
              <w:t>«Природа и музыка. Романс. Звучащие картины»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Музыка П.Чайковского, Свиридова, Глинки, Римского-Корсакова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3. </w:t>
            </w:r>
            <w:r w:rsidRPr="003C04B8">
              <w:rPr>
                <w:rFonts w:ascii="Times New Roman" w:hAnsi="Times New Roman"/>
                <w:u w:val="single"/>
              </w:rPr>
              <w:t>«Виват, Россия!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  <w:u w:val="single"/>
              </w:rPr>
              <w:t xml:space="preserve"> Наша слава-Русская держава!»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4. </w:t>
            </w:r>
            <w:r w:rsidRPr="003C04B8">
              <w:rPr>
                <w:rFonts w:ascii="Times New Roman" w:hAnsi="Times New Roman"/>
                <w:u w:val="single"/>
              </w:rPr>
              <w:t>«С.С.Прокофьев кантата «Александр Невский»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Фрагменты кантаты С.Прокофьева «Александр Невский»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5. </w:t>
            </w:r>
            <w:r w:rsidRPr="003C04B8">
              <w:rPr>
                <w:rFonts w:ascii="Times New Roman" w:hAnsi="Times New Roman"/>
                <w:u w:val="single"/>
              </w:rPr>
              <w:t xml:space="preserve">«М.И.Глинка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  <w:u w:val="single"/>
              </w:rPr>
              <w:t xml:space="preserve"> опера «Иван Сусанин»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Фрагменты оперы  Глинки «Иван Сусанин»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понятие образов родной природы в музыке  русских композиторов.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понятия образов родной природы в романсах русских композиторов.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Дать понятия образов Родины, защитников Отечества в различных жанров музыки: кант и народная песня.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понятие кантаты, на основе музыки Прокофьева.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Познакомить с жанром героической оперы.</w:t>
            </w:r>
          </w:p>
        </w:tc>
        <w:tc>
          <w:tcPr>
            <w:tcW w:w="1418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Мелодия, песенность, лирический образ.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Романс, певец, солист, мелодия, аккомпанемент,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Поэзия, пейзаж, лирика.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Кант, песенность, маршевость, интонация музыки и речи, солдатская песня, марш, хор, куплет.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Кантата, набат, вступление, трехчастная форма.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Опера, хоровая сцена, певец-солист, ария, эпилог, благовест.</w:t>
            </w:r>
          </w:p>
        </w:tc>
        <w:tc>
          <w:tcPr>
            <w:tcW w:w="2835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Выявлять  мелодичность и песенность в музыке.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Выявлять настроения и чувства человека выраженные в музыке.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Различать русские народные песни и канты, и современные героические песни.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Расширить понятия музыкальных образов Защитников Отечества.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 определять  по звучанию  музыки героические образы Защитников Отечества.</w:t>
            </w:r>
          </w:p>
        </w:tc>
        <w:tc>
          <w:tcPr>
            <w:tcW w:w="2693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выражать своё эмоциональное отношение к искусству.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П: научиться различать  звучание муз.инструментов, использованных в мелодиях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Задавать вопросы.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Р:Самостоятельно выражать эмоциональное отношение к муз. произведениям.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Различать аккомпанемент мелодии.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Выполнить творческое задание.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определять  сходство и различие между кантами и РНП.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Различать песни защитников Отечества в разных жанрах музыки.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выявлять различные по смыслу музыкальные интонации.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различать особенности построения музыки: двухчастная, трехчастная.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Определять выразительные возможности различных муз.образов.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выявлять различные по смыслу музыкальные интонации.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Р:Знать песни о героических событиях истории Отечества.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Познать выразительность музыкальной и поэтической речи.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выявлять различные по смыслу музыкальные интонации.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7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Уважительно относится к творчеству русских композиторов.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Ценить образы природы выраженные в музыке и в живописи.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Интонационно осмысленно исполнять  песни о героических событиях.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Уважать свою Родину и её Защитников.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Гордиться Защитниками Отечества.</w:t>
            </w:r>
          </w:p>
        </w:tc>
      </w:tr>
      <w:tr w:rsidR="004F3B4C" w:rsidRPr="003C04B8" w:rsidTr="00A67F1C">
        <w:tc>
          <w:tcPr>
            <w:tcW w:w="704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8.10-14.10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15.10-21.10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22.10-28.10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9.10-4.11</w:t>
            </w:r>
          </w:p>
        </w:tc>
        <w:tc>
          <w:tcPr>
            <w:tcW w:w="2552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«День полный событий»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( 4 часа)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1. </w:t>
            </w:r>
            <w:r w:rsidRPr="003C04B8">
              <w:rPr>
                <w:rFonts w:ascii="Times New Roman" w:hAnsi="Times New Roman"/>
                <w:u w:val="single"/>
              </w:rPr>
              <w:t>«Утро»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Э.Григ «Утро»,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П.Чайковский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«Утренняя молитва»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М.Мусоргский «Рассвет на Москве-реке»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2. </w:t>
            </w:r>
            <w:r w:rsidRPr="003C04B8">
              <w:rPr>
                <w:rFonts w:ascii="Times New Roman" w:hAnsi="Times New Roman"/>
                <w:u w:val="single"/>
              </w:rPr>
              <w:t xml:space="preserve"> «Портрет в музыке.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  <w:u w:val="single"/>
              </w:rPr>
              <w:t>В каждой интонации спрятан человек»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С.Прокофьев «Болтунья»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Балет «Золушка»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Симф.сказка «Петя и волк»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3. </w:t>
            </w:r>
            <w:r w:rsidRPr="003C04B8">
              <w:rPr>
                <w:rFonts w:ascii="Times New Roman" w:hAnsi="Times New Roman"/>
                <w:u w:val="single"/>
              </w:rPr>
              <w:t>«В детской.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  <w:u w:val="single"/>
              </w:rPr>
              <w:t xml:space="preserve"> Игры и игрушки»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Музыка Прокофьева, Чайковского, Мусоргского.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4. </w:t>
            </w:r>
            <w:r w:rsidRPr="003C04B8">
              <w:rPr>
                <w:rFonts w:ascii="Times New Roman" w:hAnsi="Times New Roman"/>
                <w:u w:val="single"/>
              </w:rPr>
              <w:t>« На прогулке. Вечер»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М. Мусоргский сюита «Картинки с выставки»  -фрагменты.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Познакомить с жанром портрета в музыке.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Познакомить с портретами «нарисованными» музыкой Прокофьева.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понятие выразительности и изобразительности в музыке разных жанров.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понятие музыкальных и живописных образов.</w:t>
            </w:r>
          </w:p>
        </w:tc>
        <w:tc>
          <w:tcPr>
            <w:tcW w:w="1418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Песенность, развитие, повтор, лад, тембр.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Изобразительность, выразительность, контраст, скороговорка.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Мелодия, речитатив, соло, интонационная выразительность, песенность, танцевальность, маршевость, фортепиано, аккомпанемент, солист.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Сюита, музыкальная живопись,  интонация, мелодия, аккомпанемент.  </w:t>
            </w:r>
          </w:p>
        </w:tc>
        <w:tc>
          <w:tcPr>
            <w:tcW w:w="2835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Различать в музыке душевное состояние человека, его чувства и мысли.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Различать в музыке, что в каждой интонации спрятан человек.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Отличать интонационные линии персонажей.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Выявлять связь музыкальных и живописных образов.</w:t>
            </w:r>
          </w:p>
        </w:tc>
        <w:tc>
          <w:tcPr>
            <w:tcW w:w="2693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определять музыкальные впечатления ребенка « с утра до вечера»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самостоятельно проследить и сравнить  музыкальный язык композиторов.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развить внимательность при прослушивании главных мелодий произведений.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распознавать выразительные и изобразительные особенности музыки.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Понимать художественно-образное содержание муз.произведения.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К: самостоятельно раскрывать средства музыкально-образного воплощения персонажей.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распознавать выразительные музыкальные особенности героев.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понимать содержание муз.произведения.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передавать интонационно-мелодические особенности муз.образа.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обнаруживать интонационную связь в музыке, живописи, поэзии.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Понимать и раскрывать средства музыкального воплощения образов.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К: разработать (нарисовать)сценарий к муз. произведению. </w:t>
            </w:r>
          </w:p>
        </w:tc>
        <w:tc>
          <w:tcPr>
            <w:tcW w:w="1807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Различать формы композиции и особенности муз. языка Чайковского и Грига.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Находить общность интонаций в музыке, живописи и поэзии.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Выявлять связь музыки и живописи.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Исполнять соло и пение хором из муз.сочинений различных жанров.</w:t>
            </w:r>
          </w:p>
        </w:tc>
      </w:tr>
      <w:tr w:rsidR="004F3B4C" w:rsidRPr="003C04B8" w:rsidTr="00A67F1C">
        <w:tc>
          <w:tcPr>
            <w:tcW w:w="704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C04B8">
              <w:rPr>
                <w:rFonts w:ascii="Times New Roman" w:hAnsi="Times New Roman"/>
                <w:i/>
              </w:rPr>
              <w:t>Вторая четверть.</w:t>
            </w:r>
          </w:p>
        </w:tc>
        <w:tc>
          <w:tcPr>
            <w:tcW w:w="2551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7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A67F1C">
        <w:tc>
          <w:tcPr>
            <w:tcW w:w="704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12.11-18.11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19.11-25.11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26.11-2.12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3.12-9.12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10.12-16.12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17.12-23.12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24.12-30.12</w:t>
            </w:r>
          </w:p>
        </w:tc>
        <w:tc>
          <w:tcPr>
            <w:tcW w:w="2552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«В музыкальном театре»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( 7 часов)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u w:val="single"/>
              </w:rPr>
              <w:t>1.  « М.Глинка опера «Руслан и Людмила»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М.Глинка опера «Руслан и Людмила»  -фрагменты.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2. </w:t>
            </w:r>
            <w:r w:rsidRPr="003C04B8">
              <w:rPr>
                <w:rFonts w:ascii="Times New Roman" w:hAnsi="Times New Roman"/>
                <w:u w:val="single"/>
              </w:rPr>
              <w:t xml:space="preserve">«К.В.Глюк опера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  <w:u w:val="single"/>
              </w:rPr>
              <w:t>«Орфей и Эвридика»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Фрагменты оперы 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3. </w:t>
            </w:r>
            <w:r w:rsidRPr="003C04B8">
              <w:rPr>
                <w:rFonts w:ascii="Times New Roman" w:hAnsi="Times New Roman"/>
                <w:u w:val="single"/>
              </w:rPr>
              <w:t>Н.А.Римский-Корсаков опера «Снегурочка»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Фрагменты из оперы.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4. </w:t>
            </w:r>
            <w:r w:rsidRPr="003C04B8">
              <w:rPr>
                <w:rFonts w:ascii="Times New Roman" w:hAnsi="Times New Roman"/>
                <w:u w:val="single"/>
              </w:rPr>
              <w:t>«Океан-море синее»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Н.А.Римский-Корсаков опера «Садко» - фрагм.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5. </w:t>
            </w:r>
            <w:r w:rsidRPr="003C04B8">
              <w:rPr>
                <w:rFonts w:ascii="Times New Roman" w:hAnsi="Times New Roman"/>
                <w:u w:val="single"/>
              </w:rPr>
              <w:t>«Балет П.Чайковского «Спящая красавица»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П.Чайковский балет «Спящая красавица» -фрагменты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6. </w:t>
            </w:r>
            <w:r w:rsidRPr="003C04B8">
              <w:rPr>
                <w:rFonts w:ascii="Times New Roman" w:hAnsi="Times New Roman"/>
                <w:u w:val="single"/>
              </w:rPr>
              <w:t>«В современных ритмах»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А.Рыбников мюзикл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«Волк и семеро козлят на новый лад»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Р.Роджерс «Урок музыки»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( из мюзикла «Звуки музыки»)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7. </w:t>
            </w:r>
            <w:r w:rsidRPr="003C04B8">
              <w:rPr>
                <w:rFonts w:ascii="Times New Roman" w:hAnsi="Times New Roman"/>
                <w:u w:val="single"/>
              </w:rPr>
              <w:t>«Обобщение»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Музыка использованная в течении полугодия.</w:t>
            </w:r>
          </w:p>
        </w:tc>
        <w:tc>
          <w:tcPr>
            <w:tcW w:w="2551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Познакомить с жанром оперы-сказки.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Познакомить с творчеством немецкого композитора 18 века Глюка.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Расширять представление об опере-сказке.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понятие изобразительности в музыке  на основе оперы-былины «Садко»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Познакомить с балетом.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представление о жанре – мюзикл.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Закрепить полученные знания и навыки.</w:t>
            </w:r>
          </w:p>
        </w:tc>
        <w:tc>
          <w:tcPr>
            <w:tcW w:w="1418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Сцены из оперы, ария, баритон, каватина, сопрано, рондо, бас, контраст, увертюра, симфонический оркестр.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Опера, миф, лира.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Сцена из оперы, ария, сопрано, шествие, каватина, тенор.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интонация, развитие, трехчастная форма.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Контрастные образы, сцена из балета, интонация, развитие.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Современные интонации и ритмы, мюзикл.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Опера, балет, мюзикл.</w:t>
            </w:r>
          </w:p>
        </w:tc>
        <w:tc>
          <w:tcPr>
            <w:tcW w:w="2835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Различать средства музыкальной выразительности в изображении героев оперы-сказки.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Различать контрастные средства выразительности образов.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Рассуждать о смысле и значении оперного искусства.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Различать  интонационно музыкальную картину моря.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Сравнительный анализ оперы и балета.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 выявлять современные музыкальные жанры: мюзикл.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 ориентироваться в музыкальных терминах и муз. произведениях.</w:t>
            </w:r>
          </w:p>
        </w:tc>
        <w:tc>
          <w:tcPr>
            <w:tcW w:w="2693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определять муз. темы главных героев.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 называть и объяснять основные термины оперы.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интонационно узнавать образы героев.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определять музыкальные темы главных героев.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понимать значения терминов.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с помощью мимики и жестов передавать хар-р персонажей.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рассуждать о значении режиссера, дирижера и композитора в опере.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понимать смысл терминов.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передавать свои муз. впечатления в рисунке.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передавать содержание оперы-былины.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раскрывать  и объяснять с помощью каких средств композитор изображает море.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выполнять живописно-творческую работу.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определять музыкальные темы главных героев.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понимать смысл терминов.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передавать свои муз. впечатления с помощью пластики, мимики и жестов.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Уметь представление о синтезе музыки, танца, пения, сцен. действия.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понимать отличительные особенности  зарубежных и отечественных мюзиклов.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К:Задавать вопросы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рассуждать о значении оперы, балета, мюзикла.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отвечать на вопросы учителя.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сравнивать муз. произведение и литературное или живописное.</w:t>
            </w:r>
          </w:p>
        </w:tc>
        <w:tc>
          <w:tcPr>
            <w:tcW w:w="1807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Развивать ассоциативную связь музыки и художественного произведения.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Развивать ассоциативную связь музыки и этноса.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Рассуждать  о смысле и значении опер-сказок.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Анализировать художественно-образное содержание оперы.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Выявлять связь музыки и танца.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Выявлять основные отличия оперы от мюзикла.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Гордиться полученными музыкальными знаниями.</w:t>
            </w:r>
          </w:p>
        </w:tc>
      </w:tr>
      <w:tr w:rsidR="004F3B4C" w:rsidRPr="003C04B8" w:rsidTr="00A67F1C">
        <w:tc>
          <w:tcPr>
            <w:tcW w:w="704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C04B8">
              <w:rPr>
                <w:rFonts w:ascii="Times New Roman" w:hAnsi="Times New Roman"/>
                <w:i/>
              </w:rPr>
              <w:t>Третья четверть.</w:t>
            </w:r>
          </w:p>
        </w:tc>
        <w:tc>
          <w:tcPr>
            <w:tcW w:w="2551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7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A67F1C">
        <w:tc>
          <w:tcPr>
            <w:tcW w:w="704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10.01-16.01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17.01-23.01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24.01-30.01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31.01-6.02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«Гори, гори ясно, чтобы не погасло» ( 4 часа)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1. </w:t>
            </w:r>
            <w:r w:rsidRPr="003C04B8">
              <w:rPr>
                <w:rFonts w:ascii="Times New Roman" w:hAnsi="Times New Roman"/>
                <w:u w:val="single"/>
              </w:rPr>
              <w:t>«Настрою гусли на старинный лад. Былины.»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Глинка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«Первая песня Баяна»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( оп. «Руслан и Людмила»)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Римский-Корсаков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«Песня Садко»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( оп. «Садко»)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2.  </w:t>
            </w:r>
            <w:r w:rsidRPr="003C04B8">
              <w:rPr>
                <w:rFonts w:ascii="Times New Roman" w:hAnsi="Times New Roman"/>
                <w:u w:val="single"/>
              </w:rPr>
              <w:t>«Былина о Садко и Морском царе»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Н.А.Римский-Корсаков оп. «Садко»  -фрагменты.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3. </w:t>
            </w:r>
            <w:r w:rsidRPr="003C04B8">
              <w:rPr>
                <w:rFonts w:ascii="Times New Roman" w:hAnsi="Times New Roman"/>
                <w:u w:val="single"/>
              </w:rPr>
              <w:t>«Лель, мой Лель»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Н.А.Римский-Корсаков оп. «Снегурочка»  -«Песня Леля»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4. </w:t>
            </w:r>
            <w:r w:rsidRPr="003C04B8">
              <w:rPr>
                <w:rFonts w:ascii="Times New Roman" w:hAnsi="Times New Roman"/>
                <w:u w:val="single"/>
              </w:rPr>
              <w:t>«Звучащие картины. Прощание с Масленицей»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Н.Римский-Корсаков оп. «Снегурочка»  -«Хор –«Проводы Масленицы»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представление о самом древнем жанре песенного фольклора  -былине.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представление о распевах в былине.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представление о низком женском голосе – меццо-сопрано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представление о народных традициях и обрядах в музыке русских композиторов.</w:t>
            </w:r>
          </w:p>
        </w:tc>
        <w:tc>
          <w:tcPr>
            <w:tcW w:w="1418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Былина, певец-сказитель, гусли, былинный напев, подражание гуслям.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Былинный напев, повтор, распевы.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Песня, куплет, меццо-сопрано, кларнет, литавры.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Народные традиции, повтор, контраст, сопоставление, мелодии в народном стиле.</w:t>
            </w:r>
          </w:p>
        </w:tc>
        <w:tc>
          <w:tcPr>
            <w:tcW w:w="2835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Выявить общность жизненных истоков народного и профессион. творчества.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Знать древний русский эпос.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Узнавать меццо-сопрано.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Различать мелодии в народном стиле.</w:t>
            </w:r>
          </w:p>
        </w:tc>
        <w:tc>
          <w:tcPr>
            <w:tcW w:w="2693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рассуждать о значении повтора, контраста в развитии музыки.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выявлять общность интонаций в музыке и поэзии.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выявлять ассоциативно-образные связи муз. и литер.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произведений.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определять, какую роль имеют распевы в былинах.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аккомпанировать на воображаемых гуслях.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К: научиться правильно передать мелодию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ставить новые учебные задачи в сотрудничестве с учителем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называть и объяснять  основные термины.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правильная передача мелодии в своем диапазоне.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сравнивать взаимосвязь музыки и художественного произведения.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отвечать на вопросы учителя.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разучивание масленичных песен.</w:t>
            </w:r>
          </w:p>
        </w:tc>
        <w:tc>
          <w:tcPr>
            <w:tcW w:w="1807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Хранить традиции народного фольклора.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Хранить традиции народного фольклора.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Знать творчество русских композиторов.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Хранить традиции русского народа.</w:t>
            </w:r>
          </w:p>
        </w:tc>
      </w:tr>
      <w:tr w:rsidR="004F3B4C" w:rsidRPr="003C04B8" w:rsidTr="00A67F1C">
        <w:tc>
          <w:tcPr>
            <w:tcW w:w="704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7.02-13.02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14.02-20.02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21.02-27.02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28.02-6.03</w:t>
            </w:r>
          </w:p>
        </w:tc>
        <w:tc>
          <w:tcPr>
            <w:tcW w:w="2552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«О России петь – что стремиться в Храм!»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( 4 часа)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  <w:u w:val="single"/>
              </w:rPr>
              <w:t>1. «Радуйся Мария!», «Богородице Дево, Радуйся!»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Ф.Шуберт «Аве, Мария»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С.В.Рахманинов «Богородице, Дево радуйся»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( из «Всенощного бдения»)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2. </w:t>
            </w:r>
            <w:r w:rsidRPr="003C04B8">
              <w:rPr>
                <w:rFonts w:ascii="Times New Roman" w:hAnsi="Times New Roman"/>
                <w:u w:val="single"/>
              </w:rPr>
              <w:t>«Древнейшая песнь материнства»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К.Глюк «Мелодия»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( оп. «Орфей и Эвридика»)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Ф.Шуберт «Аве, Мария!»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3. </w:t>
            </w:r>
            <w:r w:rsidRPr="003C04B8">
              <w:rPr>
                <w:rFonts w:ascii="Times New Roman" w:hAnsi="Times New Roman"/>
                <w:u w:val="single"/>
              </w:rPr>
              <w:t xml:space="preserve"> «Вербное Воскресение»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Э.Л.Уэббер «Осанна»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( рок-оп. «Иисус Христос суперзвезда»)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4. </w:t>
            </w:r>
            <w:r w:rsidRPr="003C04B8">
              <w:rPr>
                <w:rFonts w:ascii="Times New Roman" w:hAnsi="Times New Roman"/>
                <w:u w:val="single"/>
              </w:rPr>
              <w:t>«Святые Земли Русской!»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В.Кикта «Фрески Софии Киевской»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Стихиры русским Святым.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представление о духовных песнопениях.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представление об образе матери в музыке, поэзии и ИЗО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представление о празднике православной церкви – Вербное Воскресение.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представление о связи русской истории, традиций, церковной  музыки и Русских святых.</w:t>
            </w:r>
          </w:p>
        </w:tc>
        <w:tc>
          <w:tcPr>
            <w:tcW w:w="1418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Молитва, песня, всенощное, тропарь, величание.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Природа, красота, любовь, мать, земля, Родина, икона, жанры церковных песнопений  -тропарь, молитва, величание.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Молитва, величание.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Фреска, икона, арфа, симфония-действо, христиане.</w:t>
            </w:r>
          </w:p>
        </w:tc>
        <w:tc>
          <w:tcPr>
            <w:tcW w:w="2835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Узнавать жанры церковной музыки.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Познакомить с величайшей Святыней Руси – Иконами Божией Матери.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Расширить представление о православных праздниках.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Расширить представление о Православных Святых.</w:t>
            </w:r>
          </w:p>
        </w:tc>
        <w:tc>
          <w:tcPr>
            <w:tcW w:w="2693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различать  мелодики русского и зарубежного религиозного искусства.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представление о некоторых муз. инструментах и их звучании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Беседа о церковной музыке.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ориентироваться в Православных праздниках.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иметь представление о песнопении, религиозных праздниках, богослужении и молитвах воспевающих красоту материнства.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исполнять песни о матери.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иметь представление о религиозных праздниках.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знать жанры церковной музыки.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Обнаруживать сходство и различие произведений религиозного искусства.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ориентироваться в терминах.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отвечать на вопросы учителя.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определение разнообразных по содержанию и характеру муз. произведений( веселые, грустные, спокойные).</w:t>
            </w:r>
          </w:p>
        </w:tc>
        <w:tc>
          <w:tcPr>
            <w:tcW w:w="1807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Знать религиозные праздники России.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Ценить и уважать свою мать.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Приобщаться с традициям православной церкви.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Уважать историю Родины.</w:t>
            </w:r>
          </w:p>
        </w:tc>
      </w:tr>
      <w:tr w:rsidR="004F3B4C" w:rsidRPr="003C04B8" w:rsidTr="00A67F1C">
        <w:tc>
          <w:tcPr>
            <w:tcW w:w="704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7.03-13.03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14.03-20.03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21.03-27.03</w:t>
            </w:r>
          </w:p>
        </w:tc>
        <w:tc>
          <w:tcPr>
            <w:tcW w:w="2552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«В концертном зале»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( 3 часа)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1. </w:t>
            </w:r>
            <w:r w:rsidRPr="003C04B8">
              <w:rPr>
                <w:rFonts w:ascii="Times New Roman" w:hAnsi="Times New Roman"/>
                <w:u w:val="single"/>
              </w:rPr>
              <w:t>«Музыкальное состязание. Концерт»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П. Чайковский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«Концерт № 1»для ф-но с орк.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2. </w:t>
            </w:r>
            <w:r w:rsidRPr="003C04B8">
              <w:rPr>
                <w:rFonts w:ascii="Times New Roman" w:hAnsi="Times New Roman"/>
                <w:u w:val="single"/>
              </w:rPr>
              <w:t>«Музыкальные инструменты. Флейта.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  <w:u w:val="single"/>
              </w:rPr>
              <w:t>Звучащие картины»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К.Глюк «Мелодия»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И.С.Бах «Шутка»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Э.Григ «Утро»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С.Прокофьев «Петя и волк» -тема Птички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3.  </w:t>
            </w:r>
            <w:r w:rsidRPr="003C04B8">
              <w:rPr>
                <w:rFonts w:ascii="Times New Roman" w:hAnsi="Times New Roman"/>
                <w:u w:val="single"/>
              </w:rPr>
              <w:t>«Музыкальные инструменты. Скрипка»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Н.Паганини « Каприс № 24»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П.Чайковский «Мелодия»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Дать представление о жанре музыкального концерта.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представление о древних музыкальных инструментах  -флейте.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представление о струнных смычковых музыкальных инструментах.</w:t>
            </w:r>
          </w:p>
        </w:tc>
        <w:tc>
          <w:tcPr>
            <w:tcW w:w="1418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Композитор, исполнитель, слушатель, концерт, вариационное развитие.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Деревянные духовые инструменты, старинная и современная музыка.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Скрипач, виртуоз, каприс, скрипка.</w:t>
            </w:r>
          </w:p>
        </w:tc>
        <w:tc>
          <w:tcPr>
            <w:tcW w:w="2835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Расширить понятие единства композитора, исполнителя, солиста, слушателя и симфонического оркестра.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Различать на слух старинную и современную музыку.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Узнавать на слух звучание скрипки.</w:t>
            </w:r>
          </w:p>
        </w:tc>
        <w:tc>
          <w:tcPr>
            <w:tcW w:w="2693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ориентироваться в терминах.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учиться различать главные и побочные темы «Концерта»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выполнить творческое задание.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узнавать тембр флейты.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стилевые особенности старинной и современной музыки.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наблюдать за развитием музыки разных форм и жанров.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узнавать главные мелодические темы.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Расширить музыкальный кругозор.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К: выполнение творческого задания. </w:t>
            </w:r>
          </w:p>
        </w:tc>
        <w:tc>
          <w:tcPr>
            <w:tcW w:w="1807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Узнавать звучание некоторых музыкальных инструментов.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Узнавать тембры музыкальных инструментов.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Уважительно относится к симфонической музыки.</w:t>
            </w:r>
          </w:p>
        </w:tc>
      </w:tr>
      <w:tr w:rsidR="004F3B4C" w:rsidRPr="003C04B8" w:rsidTr="00A67F1C">
        <w:tc>
          <w:tcPr>
            <w:tcW w:w="704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C04B8">
              <w:rPr>
                <w:rFonts w:ascii="Times New Roman" w:hAnsi="Times New Roman"/>
                <w:i/>
              </w:rPr>
              <w:t>Четвертая четверть.</w:t>
            </w:r>
          </w:p>
        </w:tc>
        <w:tc>
          <w:tcPr>
            <w:tcW w:w="2551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7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A67F1C">
        <w:tc>
          <w:tcPr>
            <w:tcW w:w="704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1.04-7.04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8.04-14.04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5.04-21.04</w:t>
            </w:r>
          </w:p>
        </w:tc>
        <w:tc>
          <w:tcPr>
            <w:tcW w:w="2552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«В концертном зале»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( 3 часа)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1. </w:t>
            </w:r>
            <w:r w:rsidRPr="003C04B8">
              <w:rPr>
                <w:rFonts w:ascii="Times New Roman" w:hAnsi="Times New Roman"/>
                <w:u w:val="single"/>
              </w:rPr>
              <w:t>Эдвард Григ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  <w:u w:val="single"/>
              </w:rPr>
              <w:t xml:space="preserve"> сюита «Пер Гюнт»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Э.Григ «Пер Гюнт» -фрагменты.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2. </w:t>
            </w:r>
            <w:r w:rsidRPr="003C04B8">
              <w:rPr>
                <w:rFonts w:ascii="Times New Roman" w:hAnsi="Times New Roman"/>
                <w:u w:val="single"/>
              </w:rPr>
              <w:t xml:space="preserve">«Л.В.Бетховен «Симфония № 7»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  <w:u w:val="single"/>
              </w:rPr>
              <w:t>( «Героическая»)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Фрагменты из симфонии.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3. </w:t>
            </w:r>
            <w:r w:rsidRPr="003C04B8">
              <w:rPr>
                <w:rFonts w:ascii="Times New Roman" w:hAnsi="Times New Roman"/>
                <w:u w:val="single"/>
              </w:rPr>
              <w:t>«Мир Бетховена»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Л.Бетховен «Соната № 14»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( «Лунная» 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«К Элизе»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представление о жанре сюита.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Познакомить с творчеством Бетховена и музыкальной формой  -симфония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представление о темах, сюжетах и образах музыки Бетховена.</w:t>
            </w:r>
          </w:p>
        </w:tc>
        <w:tc>
          <w:tcPr>
            <w:tcW w:w="1418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Сюита, тема, вариационное развитие, песенность, маршевость, танцевальность.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Симфония, дирижер, маршевость, песенность, контраст, финал, тема, вариация, контрданс.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Выразительность, изобразительность, мелодия, аккомпанемент, лад, соната.</w:t>
            </w:r>
          </w:p>
        </w:tc>
        <w:tc>
          <w:tcPr>
            <w:tcW w:w="2835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Знать понятие сюита.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Различать контрастные средства выразительности.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Различать контрастные средства  сонаты.</w:t>
            </w:r>
          </w:p>
        </w:tc>
        <w:tc>
          <w:tcPr>
            <w:tcW w:w="2693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определять муз. темы.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самостоятельно называть части сюита.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выполнение творческого задания.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определять муз. темы.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Ориентироваться в динамических оттенках.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Дирижирование главных тем.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различать стилевые особенности муз.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произведений.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ориентироваться в видах и жанрах музыки.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Исполнение песни.</w:t>
            </w:r>
          </w:p>
        </w:tc>
        <w:tc>
          <w:tcPr>
            <w:tcW w:w="1807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Уважать творчество зарубежных композиторов.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 анализировать сюжетную линию.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 анализировать сюжетную линию произведения.</w:t>
            </w:r>
          </w:p>
        </w:tc>
      </w:tr>
      <w:tr w:rsidR="004F3B4C" w:rsidRPr="003C04B8" w:rsidTr="00A67F1C">
        <w:tc>
          <w:tcPr>
            <w:tcW w:w="704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22.04-28.04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29.04-5.05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6.05-12.05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13.05-19.05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20.05-28.05</w:t>
            </w:r>
          </w:p>
        </w:tc>
        <w:tc>
          <w:tcPr>
            <w:tcW w:w="2552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«Чтоб музыкантом быть, так надобно уменье»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(5 часов)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1. </w:t>
            </w:r>
            <w:r w:rsidRPr="003C04B8">
              <w:rPr>
                <w:rFonts w:ascii="Times New Roman" w:hAnsi="Times New Roman"/>
                <w:u w:val="single"/>
              </w:rPr>
              <w:t>«Джаз-чудо музыка»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Дж. Гершвин «Я поймал звуки джаза»,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«Колыбельная»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( из оп. «Порги и Бесс»)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2. </w:t>
            </w:r>
            <w:r w:rsidRPr="003C04B8">
              <w:rPr>
                <w:rFonts w:ascii="Times New Roman" w:hAnsi="Times New Roman"/>
                <w:u w:val="single"/>
              </w:rPr>
              <w:t>«Мир Г.Свиридова и С.Прокофьева»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Музыка Г.Свиридова и С.Прокофьева.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3. </w:t>
            </w:r>
            <w:r w:rsidRPr="003C04B8">
              <w:rPr>
                <w:rFonts w:ascii="Times New Roman" w:hAnsi="Times New Roman"/>
                <w:u w:val="single"/>
              </w:rPr>
              <w:t>«Певцы родной природы»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Э.Григ «Утро»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П.Чайковский «Мелодия»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4. </w:t>
            </w:r>
            <w:r w:rsidRPr="003C04B8">
              <w:rPr>
                <w:rFonts w:ascii="Times New Roman" w:hAnsi="Times New Roman"/>
                <w:u w:val="single"/>
              </w:rPr>
              <w:t>« Прославим радость на Земле!»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М.Глинка «Хор «Славься!»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( оп. «Иван Сусанин»)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3C04B8">
              <w:rPr>
                <w:rFonts w:ascii="Times New Roman" w:hAnsi="Times New Roman"/>
              </w:rPr>
              <w:t xml:space="preserve">5. </w:t>
            </w:r>
            <w:r w:rsidRPr="003C04B8">
              <w:rPr>
                <w:rFonts w:ascii="Times New Roman" w:hAnsi="Times New Roman"/>
                <w:u w:val="single"/>
              </w:rPr>
              <w:t xml:space="preserve">«Обобщение»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Прослушивание: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Музыка использованная в течении года.</w:t>
            </w:r>
          </w:p>
        </w:tc>
        <w:tc>
          <w:tcPr>
            <w:tcW w:w="2551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представление о джазе, истории возникновения джаза, стилях.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Познакомить с образами природы в музыке Свиридова и Прокофьева.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Познакомить  со сходством и различием музыкальной речи разных композиторов.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Дать представление о роли композитора, исполнителя и слушателя.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Закрепить полученные знания и навыки.</w:t>
            </w:r>
          </w:p>
        </w:tc>
        <w:tc>
          <w:tcPr>
            <w:tcW w:w="1418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Песенность, танцевальность, куплетная форма, лад, импровизация, ритм, джаз-оркестр, спиричуэл, джаз, блюз.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Песенность, музыкальные иллюстрации, кантата, хор, симф.оркестр,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Фортепианная, вокальная, симфоническая музыка, музыкальная речь.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Музыкальная речь,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Лирические чувства.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Опера, симфония, песня, ода, кант, гимн.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Сюита, симфония, ода, кант, гимн, джаз, опера, песня.</w:t>
            </w:r>
          </w:p>
        </w:tc>
        <w:tc>
          <w:tcPr>
            <w:tcW w:w="2835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Различать и узнавать ритмы джазовой музыки.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Различать особенности мелодики, тембра музыки Прокофьева и Свиридова.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Различать музыкальную речь разных композиторов.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Знать мелодии прошлого, которые  известны всему миру.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 ориентироваться в музыкальных терминах и произведениях.</w:t>
            </w:r>
          </w:p>
        </w:tc>
        <w:tc>
          <w:tcPr>
            <w:tcW w:w="2693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сравнивать джазовые композиции.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 ориентироваться в особенностях  музыкального языка джаза.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К:знать известных джазовых музыкантов-исполнителей.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различать и узнавать музыкальные интонации.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различать , как с развитием музыки меняются краски звучания.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Выполнение творческого задания.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различать музыкальную речь разных композиторов.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определять особенности построения формы муз. сочинений.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 исполнение песен.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различать  музыкальную речь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разных композиторов.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определять характерные черты языка современной музыки.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К: определять жанровую принадлежность муз.произведения.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Р: самостоятельно рассуждать о жанровых особенностях музыки.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П: отвечать на вопросы учителя.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К:творческое задание.</w:t>
            </w:r>
          </w:p>
        </w:tc>
        <w:tc>
          <w:tcPr>
            <w:tcW w:w="1807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Импровизировать джазовые мелодии.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определять жанры музыкальных произведений.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Исполнять  муз.сочинения разных жанров и стилей.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Уважительно относится к музыке разных композиторов.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Гордиться великой силой искусства.</w:t>
            </w:r>
          </w:p>
        </w:tc>
      </w:tr>
      <w:tr w:rsidR="004F3B4C" w:rsidRPr="003C04B8" w:rsidTr="00A67F1C">
        <w:tc>
          <w:tcPr>
            <w:tcW w:w="704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7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Default="004F3B4C" w:rsidP="00436B9F">
      <w:pPr>
        <w:spacing w:after="0" w:line="240" w:lineRule="auto"/>
        <w:rPr>
          <w:rFonts w:ascii="Times New Roman" w:hAnsi="Times New Roman"/>
          <w:iCs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Творчески изучая музыкальное искусство, к концу 3 класса обучающиеся должны уметь: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 xml:space="preserve"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- проявлять интерес к отдельным группам музыкальных инструментов;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 xml:space="preserve">- 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ее; 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-продемонстрировать знания о различных видах музыки, певческих голосах, музыкальных инструментах, составах оркестров;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-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- использовать систему графических знаков для ориентации в нотном письме при пении  простейших мелодий;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>- узнавать изученные музыкальные сочинения, называть их авторов;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Cs/>
        </w:rPr>
      </w:pPr>
      <w:r w:rsidRPr="00436B9F">
        <w:rPr>
          <w:rFonts w:ascii="Times New Roman" w:hAnsi="Times New Roman"/>
          <w:iCs/>
        </w:rPr>
        <w:t xml:space="preserve"> - исполнять музыкальные произведения отдельных форм и жанров (пение, драматизация, музыкально-пластическое движение, инструментальное музицирование, импровизация и др.).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Количество часов: в неделю – 1 час, в год – 34 часа.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Задачи: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Формировать знания о музыке с помощью изучения произведений различных жанров, а также в процессе собственной музыкально – исполнительской деятельности;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Формировать музыкально – эстетический словарь;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Формировать ориентировку в средствах музыкальной выразительности; совершенствовать певческие навыки.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Развивать чувство ритма, речевую активность, звуковысотный слух.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/>
        </w:rPr>
      </w:pPr>
      <w:r w:rsidRPr="00436B9F">
        <w:rPr>
          <w:rFonts w:ascii="Times New Roman" w:hAnsi="Times New Roman"/>
        </w:rPr>
        <w:tab/>
      </w:r>
      <w:r w:rsidRPr="00436B9F">
        <w:rPr>
          <w:rFonts w:ascii="Times New Roman" w:hAnsi="Times New Roman"/>
          <w:i/>
        </w:rPr>
        <w:t xml:space="preserve">                Содержание программы по музыке в 4 классе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 xml:space="preserve">Пение: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Закрепление навыков и умений на материале пройденном ранее и новом.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Развитие умения петь без сопровождения инструмента несложные, хорошо знакомые песни.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Работа над кантиленой.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Дифференцирование звуков по высоте и направлению движения мелодии \ звуки высокие. средние, низкие \, восходящее движение мелодии и на одной высоте.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Развитие умения показа рукой направления мелодии \ сверху вниз и наоборот\.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Развитие умения определять сильную долю. на слух.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Развитие умения отчетливо произносить текст в быстром темпе.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Формирование элементарных представлений о выразительном звучании.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Значение динамических оттенков \ форте, пиано \.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</w:rPr>
      </w:pPr>
      <w:r w:rsidRPr="00436B9F">
        <w:rPr>
          <w:rFonts w:ascii="Times New Roman" w:hAnsi="Times New Roman"/>
          <w:bCs/>
        </w:rPr>
        <w:t>Слушание музыки: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>Сказочные сюжеты в музыке. Характерные особенности. Идейное и художественное содержание. Музыкальные средства, с помощью которых создаются образы.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Развитие умения различать марши, военные, спортивные, праздничные, шуточные, траурные, танцы, вальс, полька, хоровод.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Формирование представлений о многофункциональности музыки -развлекательная, спортивная, для отдыха, для релаксации.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Формирование представлений о составе и звучании оркестра народных инструментов.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Народные музыкальные инструменты: домра, мандалина, баян, гусли, ложки, гармонь, свирель и др.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Игра на музыкальных  народных инструментах.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/>
        </w:rPr>
      </w:pPr>
      <w:r w:rsidRPr="00436B9F">
        <w:rPr>
          <w:rFonts w:ascii="Times New Roman" w:hAnsi="Times New Roman"/>
          <w:i/>
        </w:rPr>
        <w:t xml:space="preserve">              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i/>
        </w:rPr>
      </w:pPr>
    </w:p>
    <w:p w:rsidR="004F3B4C" w:rsidRPr="00436B9F" w:rsidRDefault="004F3B4C" w:rsidP="00436B9F">
      <w:pPr>
        <w:spacing w:after="0" w:line="240" w:lineRule="auto"/>
        <w:jc w:val="center"/>
        <w:rPr>
          <w:rFonts w:ascii="Times New Roman" w:hAnsi="Times New Roman"/>
          <w:i/>
        </w:rPr>
      </w:pPr>
      <w:r w:rsidRPr="00436B9F">
        <w:rPr>
          <w:rFonts w:ascii="Times New Roman" w:hAnsi="Times New Roman"/>
          <w:i/>
        </w:rPr>
        <w:t>Разбор репертуара по музыке</w:t>
      </w:r>
    </w:p>
    <w:p w:rsidR="004F3B4C" w:rsidRPr="00436B9F" w:rsidRDefault="004F3B4C" w:rsidP="00436B9F">
      <w:pPr>
        <w:spacing w:after="0" w:line="240" w:lineRule="auto"/>
        <w:jc w:val="center"/>
        <w:rPr>
          <w:rFonts w:ascii="Times New Roman" w:hAnsi="Times New Roman"/>
          <w:i/>
        </w:rPr>
      </w:pPr>
      <w:r w:rsidRPr="00436B9F">
        <w:rPr>
          <w:rFonts w:ascii="Times New Roman" w:hAnsi="Times New Roman"/>
          <w:i/>
        </w:rPr>
        <w:t>4 класс</w:t>
      </w:r>
    </w:p>
    <w:p w:rsidR="004F3B4C" w:rsidRPr="00436B9F" w:rsidRDefault="004F3B4C" w:rsidP="00436B9F">
      <w:pPr>
        <w:spacing w:after="0" w:line="240" w:lineRule="auto"/>
        <w:jc w:val="center"/>
        <w:rPr>
          <w:rFonts w:ascii="Times New Roman" w:hAnsi="Times New Roman"/>
          <w:i/>
        </w:rPr>
      </w:pPr>
    </w:p>
    <w:tbl>
      <w:tblPr>
        <w:tblW w:w="47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76"/>
        <w:gridCol w:w="2382"/>
        <w:gridCol w:w="816"/>
        <w:gridCol w:w="1915"/>
        <w:gridCol w:w="3763"/>
        <w:gridCol w:w="2733"/>
        <w:gridCol w:w="865"/>
        <w:gridCol w:w="1008"/>
      </w:tblGrid>
      <w:tr w:rsidR="004F3B4C" w:rsidRPr="003C04B8" w:rsidTr="000C236E">
        <w:trPr>
          <w:trHeight w:val="391"/>
        </w:trPr>
        <w:tc>
          <w:tcPr>
            <w:tcW w:w="170" w:type="pct"/>
            <w:vMerge w:val="restar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№ п/п</w:t>
            </w:r>
          </w:p>
        </w:tc>
        <w:tc>
          <w:tcPr>
            <w:tcW w:w="853" w:type="pct"/>
            <w:vMerge w:val="restar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292" w:type="pct"/>
            <w:vMerge w:val="restar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686" w:type="pct"/>
            <w:vMerge w:val="restar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1348" w:type="pct"/>
            <w:vMerge w:val="restar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Планируемые результаты освоения материала</w:t>
            </w:r>
          </w:p>
        </w:tc>
        <w:tc>
          <w:tcPr>
            <w:tcW w:w="979" w:type="pct"/>
            <w:vMerge w:val="restar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личностные</w:t>
            </w:r>
          </w:p>
        </w:tc>
        <w:tc>
          <w:tcPr>
            <w:tcW w:w="671" w:type="pct"/>
            <w:gridSpan w:val="2"/>
            <w:tcBorders>
              <w:bottom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Дата проведения </w:t>
            </w:r>
          </w:p>
        </w:tc>
      </w:tr>
      <w:tr w:rsidR="004F3B4C" w:rsidRPr="003C04B8" w:rsidTr="000C236E">
        <w:trPr>
          <w:trHeight w:val="478"/>
        </w:trPr>
        <w:tc>
          <w:tcPr>
            <w:tcW w:w="170" w:type="pct"/>
            <w:vMerge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pct"/>
            <w:vMerge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2" w:type="pct"/>
            <w:vMerge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8" w:type="pct"/>
            <w:vMerge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9" w:type="pct"/>
            <w:vMerge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0" w:type="pct"/>
            <w:tcBorders>
              <w:top w:val="single" w:sz="4" w:space="0" w:color="auto"/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План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Факт </w:t>
            </w: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        1</w:t>
            </w:r>
            <w:r w:rsidRPr="003C04B8">
              <w:rPr>
                <w:rFonts w:ascii="Times New Roman" w:hAnsi="Times New Roman"/>
                <w:lang w:val="en-US"/>
              </w:rPr>
              <w:t xml:space="preserve"> </w:t>
            </w:r>
            <w:r w:rsidRPr="003C04B8">
              <w:rPr>
                <w:rFonts w:ascii="Times New Roman" w:hAnsi="Times New Roman"/>
              </w:rPr>
              <w:t>четверть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«Наш край». Музыка Д. Кабалевского, слова А. Пришельца.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Определение содержания знакомых муз. произведений.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 исполнять без сопровождения знакомые, выученные песни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Положительная мотивация к занятиям различными видами муз. деятельности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3.09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Наш край. Музыка Д. Кабалевского, слова А. Пришельца.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Правильное формирование при пении гласных звуков и отчетливое произношениесогласных звуков в конце и в середине слов.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Наличие доброжелательности, отзывчивлсти,открытости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10.09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«Золотистая пшеница». Музыка Т. Попатенко, слова Н. Найденовой.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Ясное и четкое произношение слов в песнях подвижного характера.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Воспитывать любовь к природе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17.09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4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«Золотистая пшеница». Музыка Т. Попатенко, слова Н. Найденовой.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Ясное и четкое произношение слов в песнях различного характера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Воспитывать любовь к природе 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24.09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5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Осень. Музыка Ц. Кюи, слова А. Плещеева.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Различие вступление, припева, куплета.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Передача ритмического рисунка мелодии (хлопки, металлофон, голос)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Воспитывать любовь к природе, бережное отношение к ней.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1.10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6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Осень. Музыка Ц. Кюи, слова А. Плещеева.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Различие вступление, припева, куплета.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Передача ритмического рисунка мелодии (хлопки, металлофон, голос)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 исполнять без сопровождения знакомые, выученные песни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Воспитывать любовь к природе, бережное отношение к ней.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8.10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7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Настоящий друг. Музыка Б. Савельева, слова М. Пляцковского.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Различие вступление, припева, куплета.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Передача ритмического рисунка мелодии (хлопки, металлофон, голос)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 исполнять без сопровождения знакомые, выученные песни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Воспитывать уважение к другим людям.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15.10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8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Настоящий друг. Музыка Б. Савельева, слова М. Пляцковского.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Различие песни, марша, танца.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Воспитывать уважение к другим людям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22.10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9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Чему учат в школе. Музыка В. Шаинского, слова М. Пляцковского.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Различие разных по характеру и звучанию песен,маршей,танцев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исполнять без сопровождения знакомые, выученные песни 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Наличие доброжелательности, отзывчивлсти,открытости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29.10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rPr>
          <w:trHeight w:val="788"/>
        </w:trPr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       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         2</w:t>
            </w:r>
            <w:r w:rsidRPr="003C04B8">
              <w:rPr>
                <w:rFonts w:ascii="Times New Roman" w:hAnsi="Times New Roman"/>
                <w:lang w:val="en-US"/>
              </w:rPr>
              <w:t xml:space="preserve"> </w:t>
            </w:r>
            <w:r w:rsidRPr="003C04B8">
              <w:rPr>
                <w:rFonts w:ascii="Times New Roman" w:hAnsi="Times New Roman"/>
              </w:rPr>
              <w:t>четверть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10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Чему учат в школе. Музыка В. Шаинского, слова М. Пляцковского.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Сольное пение и пение хором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 исполнять без сопровождения знакомые, выученные песни.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Наличие доброжелательности, отзывчивлсти,открытости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12.11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11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Колыбельная Медведицы. . Из мультфильма «Умка». Музыка Е. Крылатова, слова Ю. Яковлева.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Пластический показ движении мелодии (жест рукой)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Наличие доброжелательности, отзывчивлсти,открытости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19.11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12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Колыбельная Медведицы. . Из мультфильма «Умка». Музыка Е. Крылатова, слова Ю. Яковлева.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Пластический показ движения мелодии жестом руки.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Наличие доброжелательности, отзывчивлсти,открытости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26.11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13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Розовый слон. Музыка С. Пожлакова слова Г. Горбовского.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Различие вступление, припева, куплета.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Передача ритмического рисунка мелодии (хлопки, металлофон, голос)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 исполнять без сопровождения знакомые, выученные песни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Готовность к творческому взаимодействию и коммуникации с учителем и другими учащимися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3.12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14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Розовый слон. Музыка С. Пожлакова слова Г. Горбовского.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Различие вступление, припева, куплета.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Передача ритмического рисунка мелодии (хлопки, металлофон, голос)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 исполнять без сопровождения знакомые, выученные песни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Готовность к творческому взаимодействию и коммуникации с учителем и другими учащимися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10.12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15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Волшебный цветок. Из мультфильма «Шелковая кисточка». Музыка Ю. Чичкова, слова М. Пляцковского.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Владение элементарными представлениями о нотной грамоте.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Правильная постановка корпуса при пении,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Готовность к творческому взаимодействию и коммуникации с учителем и другими учащимися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17.12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16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Волшебный цветок. Из мультфильма «Шелковая кисточка». Музыка Ю. Чичкова, слова М. Пляцковского.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Владение элементарными представлениями о нотной грамоте.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Правильная постановка корпуса при пении,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 исполнять без сопровождения знакомые, выученные песни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Готовность к творческому взаимодействию и коммуникации с учителем и другими учащимися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24.12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        3 четверть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17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Снежный человек. Музыка Ю. Музыка Ю. Моисеева, слова В. Степанова.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Знать особенности темпа и ритма в музыке.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Воспитывать уважение и любовь к природе 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14.01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18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Снежный человек. Музыка Ю. Музыка Ю. Моисеева, слова В. Степанова.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Знать особенности и важность темпа и ритма в музыке.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Воспитывать уважение и любовь к природе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22.01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19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Маленький барабанщик. Немецкая народная песня. Обработка А. Давиденко. Русский текст М. Светлова.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Владение элементарными представлениями о нотной грамоте.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Правильная постановка корпуса при пении,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 исполнять без сопровождения знакомые, выученные песни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Адекватная самооценка собственных муз. способностей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28.01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20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Маленький барабанщик. Немецкая народная песня. Обработка А. Давиденко. Русский текст М. Светлова.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Владение элементарными представлениями о нотной грамоте.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Правильная постановка корпуса при пении,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Уметь исполнять без сопровождения знакомые, выученные песни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Адекватная самооценка собственных муз. способностей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4.02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21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Не плачь, девчонка! Музыка В. Шаинского, слова Б. Харитонова.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Передача ритмического рисунка мелодии с помощью муз. шумовых инструментов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Адекватная самооценка собственных муз. способностей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11.02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22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Не плачь, девчонка! Музыка В. Шаинского, слова Б. Харитонова.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Передача ритмического рисунка мелодии с помощью муз. шумовых инструментов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Положительная мотивация к занятиям различных видов муз. деятельности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18.02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23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Пусть всегда будет солнце! Музыка А. Островского, слова Л. Ошанина.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Передача ритмического рисунка мелодии с помощью муз. шумовых инструментов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Осознание себя гражданин ном России,гордящимся своей Родиной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25.02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24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Пусть всегда будет солнце! Музыка А. Островского, слова Л. Ошанина.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Различение песни, марша, танца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Выразительное совместное исполнение песни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Осознание себя гражданин ном России,гордящимся своей Родиной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4.03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25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Солнечная капель. Музыка С. Соснина, слова И. Вахрушевой.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Выразительное совместное исполнение песен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Сформированность муз. эстетических предпочтений, потребностей, ценностей, чувств и оценочных суждений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11.03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26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Солнечная капель. Музыка С. Соснина, слова И. Вахрушевой.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Сформированность муз. эстетических предпочтений, потребностей, ценностей, чувств и оценочных суждений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18.03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        4 четверть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27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Ах вы, сени мои, сени. Русская народная песня.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Положительная мотивация к занятиям различных видов муз. деятельности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1.04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28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Ах вы, сени мои, сени. Русская народная песня.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Положительная мотивация к занятиям различных видов муз. деятельности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8.04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29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Песня о волшебниках. Музыка Г. Гладкова, слова В. Лугового.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Сформированность муз. эстетических предпочтений, потребностей, ценностей, чувств и оценочных суждений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15.04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30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Песня о волшебниках. Музыка Г. Гладкова, слова В. Лугового.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Сформированность муз. эстетических предпочтений, потребностей, ценностей, чувств и оценочных суждений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22.04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31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Во кузнице. Русская народная песня.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Положительная мотивация к занятиям различных видов муз. деятельности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29.04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32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  Мир похож на цветной луг. Из мультфильма «Однажды утром». Музыка В. Шаинского, слова М. Пляцковского.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Воспитывать уважение.понимание и сочувствие к другим людям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6.05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33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  Мир похож на цветной луг. Из мультфильма «Однажды утром». Музыка В. Шаинского, слова М. Пляцковского.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Воспитывать уважение.понимание и сочувствие к другим людям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13.05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3B4C" w:rsidRPr="003C04B8" w:rsidTr="000C236E">
        <w:tc>
          <w:tcPr>
            <w:tcW w:w="170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34</w:t>
            </w:r>
          </w:p>
        </w:tc>
        <w:tc>
          <w:tcPr>
            <w:tcW w:w="853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Родная песенка. Музыка Ю. Чичкова, слова П. Синявского.</w:t>
            </w:r>
          </w:p>
        </w:tc>
        <w:tc>
          <w:tcPr>
            <w:tcW w:w="292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Воспитывать уважение.понимание и сочувствие к другим людям</w:t>
            </w:r>
          </w:p>
        </w:tc>
        <w:tc>
          <w:tcPr>
            <w:tcW w:w="310" w:type="pct"/>
            <w:tcBorders>
              <w:righ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20.05</w:t>
            </w:r>
          </w:p>
        </w:tc>
        <w:tc>
          <w:tcPr>
            <w:tcW w:w="361" w:type="pct"/>
            <w:tcBorders>
              <w:left w:val="single" w:sz="4" w:space="0" w:color="auto"/>
            </w:tcBorders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F3B4C" w:rsidRPr="00436B9F" w:rsidRDefault="004F3B4C" w:rsidP="00436B9F">
      <w:pPr>
        <w:spacing w:after="0" w:line="240" w:lineRule="auto"/>
        <w:rPr>
          <w:rFonts w:ascii="Times New Roman" w:hAnsi="Times New Roman"/>
          <w:i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              </w:t>
      </w:r>
      <w:r>
        <w:rPr>
          <w:rFonts w:ascii="Times New Roman" w:hAnsi="Times New Roman"/>
        </w:rPr>
        <w:t xml:space="preserve">                                             </w:t>
      </w:r>
      <w:r w:rsidRPr="00436B9F">
        <w:rPr>
          <w:rFonts w:ascii="Times New Roman" w:hAnsi="Times New Roman"/>
        </w:rPr>
        <w:t>Календарно-тематическое   планирование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 xml:space="preserve">                           </w:t>
      </w:r>
      <w:r w:rsidRPr="00436B9F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                            </w:t>
      </w:r>
      <w:r w:rsidRPr="00436B9F">
        <w:rPr>
          <w:rFonts w:ascii="Times New Roman" w:hAnsi="Times New Roman"/>
        </w:rPr>
        <w:t>4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2"/>
        <w:gridCol w:w="8577"/>
        <w:gridCol w:w="2693"/>
        <w:gridCol w:w="851"/>
        <w:gridCol w:w="992"/>
      </w:tblGrid>
      <w:tr w:rsidR="004F3B4C" w:rsidRPr="003C04B8" w:rsidTr="00436B9F">
        <w:trPr>
          <w:trHeight w:val="300"/>
        </w:trPr>
        <w:tc>
          <w:tcPr>
            <w:tcW w:w="632" w:type="dxa"/>
            <w:vMerge w:val="restar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№</w:t>
            </w:r>
          </w:p>
        </w:tc>
        <w:tc>
          <w:tcPr>
            <w:tcW w:w="8577" w:type="dxa"/>
            <w:vMerge w:val="restar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                      Тема</w:t>
            </w:r>
          </w:p>
        </w:tc>
        <w:tc>
          <w:tcPr>
            <w:tcW w:w="2693" w:type="dxa"/>
            <w:vMerge w:val="restart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Кол-во часов </w:t>
            </w:r>
          </w:p>
        </w:tc>
        <w:tc>
          <w:tcPr>
            <w:tcW w:w="1843" w:type="dxa"/>
            <w:gridSpan w:val="2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         Дата</w:t>
            </w:r>
          </w:p>
        </w:tc>
      </w:tr>
      <w:tr w:rsidR="004F3B4C" w:rsidRPr="003C04B8" w:rsidTr="00436B9F">
        <w:trPr>
          <w:trHeight w:val="240"/>
        </w:trPr>
        <w:tc>
          <w:tcPr>
            <w:tcW w:w="0" w:type="auto"/>
            <w:vMerge/>
            <w:vAlign w:val="center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77" w:type="dxa"/>
            <w:vMerge/>
            <w:vAlign w:val="center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 плану</w:t>
            </w:r>
          </w:p>
        </w:tc>
        <w:tc>
          <w:tcPr>
            <w:tcW w:w="992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 факту</w:t>
            </w:r>
          </w:p>
        </w:tc>
      </w:tr>
      <w:tr w:rsidR="004F3B4C" w:rsidRPr="003C04B8" w:rsidTr="00436B9F">
        <w:tc>
          <w:tcPr>
            <w:tcW w:w="632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4.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5.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6.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7.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4.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5.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6.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4.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5.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6.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7.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8.</w:t>
            </w:r>
          </w:p>
        </w:tc>
        <w:tc>
          <w:tcPr>
            <w:tcW w:w="8577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            1 ЧЕТВЕРТЬ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Сказочные образы в музыке.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Сказочные сюжеты в музыке.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Сказочные образы в музыке.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Динамические оттенки в изображении сказочных образов.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           2  ЧЕТВЕРТЬ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Марши, танцы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Военные марши.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Спортивные марши.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Праздничные марши.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Вальс.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Полька.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Хоровод.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Динамические оттенки.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           3  ЧЕТВЕРТЬ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Музыка в жизни человека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Развлекательная музыка.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Спортивная музыка.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Музыка для отдыха.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Музыка для релаксации.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Оркестр народных инструментов.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Состав оркестра народных  инструментов.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 xml:space="preserve">         4 ЧЕТВЕРТЬ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Народные музыкальные инструменты.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Народные музыкальные инструменты.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Домра, балалайка.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Гусли, мандалина.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Гармонь, баян.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Ложки , трещетки.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Рожок, свиристель.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Различение инструментов на слух.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Заключительный урок- концерт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9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3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4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7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10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2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8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  <w:r w:rsidRPr="003C04B8">
              <w:rPr>
                <w:rFonts w:ascii="Times New Roman" w:hAnsi="Times New Roman"/>
              </w:rPr>
              <w:t>1</w:t>
            </w: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F3B4C" w:rsidRPr="003C04B8" w:rsidRDefault="004F3B4C" w:rsidP="00436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</w:rPr>
      </w:pPr>
      <w:r w:rsidRPr="00436B9F">
        <w:rPr>
          <w:rFonts w:ascii="Times New Roman" w:hAnsi="Times New Roman"/>
        </w:rPr>
        <w:tab/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</w:rPr>
        <w:t xml:space="preserve"> </w:t>
      </w:r>
      <w:r w:rsidRPr="00436B9F">
        <w:rPr>
          <w:rFonts w:ascii="Times New Roman" w:hAnsi="Times New Roman"/>
          <w:bCs/>
          <w:iCs/>
        </w:rPr>
        <w:t>4 класс</w:t>
      </w:r>
    </w:p>
    <w:p w:rsidR="004F3B4C" w:rsidRPr="00436B9F" w:rsidRDefault="004F3B4C" w:rsidP="00436B9F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 xml:space="preserve">расширение жизненно-музыкальных впечатлений учащихся от общения с  музыкой разных народов, стилей, композиторов; </w:t>
      </w:r>
    </w:p>
    <w:p w:rsidR="004F3B4C" w:rsidRPr="00436B9F" w:rsidRDefault="004F3B4C" w:rsidP="00436B9F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выявление характерных особенностей русской музыки (народной и профессиональной) в сравнении с музыкой других народов и стран;</w:t>
      </w:r>
    </w:p>
    <w:p w:rsidR="004F3B4C" w:rsidRPr="00436B9F" w:rsidRDefault="004F3B4C" w:rsidP="00436B9F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 xml:space="preserve">воспитание навыков эмоционально-осознанного восприятия музыки, умения анализировать ее содержание, форму, музыкальный язык на интонационно-образной основе; </w:t>
      </w:r>
    </w:p>
    <w:p w:rsidR="004F3B4C" w:rsidRPr="00436B9F" w:rsidRDefault="004F3B4C" w:rsidP="00436B9F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 xml:space="preserve">расширение представлений о взаимосвязи музыки с другими видами искусства (литература, изобразительное искусство, кино, театр) и развитие на этой основе  ассоциативно-образного мышления учащихся и творческих способностей; </w:t>
      </w:r>
    </w:p>
    <w:p w:rsidR="004F3B4C" w:rsidRPr="00436B9F" w:rsidRDefault="004F3B4C" w:rsidP="00436B9F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развитие умения давать личностную оценку музыке, умения оценочного восприятия различных явлений музыкального искусства.</w:t>
      </w:r>
    </w:p>
    <w:p w:rsidR="004F3B4C" w:rsidRPr="00436B9F" w:rsidRDefault="004F3B4C" w:rsidP="00436B9F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 xml:space="preserve">совершенствование умений и навыков музыкально-творческой деятельности.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Творчески изучая музыкальное искусство, к концу 4 класса обучающиеся должны уметь: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 xml:space="preserve"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- проявлять интерес к отдельным группам музыкальных инструментов;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- высказывать собственное мнение в отношении музыкальных явлений, выдвигать идеи и отстаивать собственную точку зрения;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 xml:space="preserve">- выражать художественно-образное содержание произведений в каком-либо виде исполнительской деятельности (пение, музицирование);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 xml:space="preserve">- 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ее;  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-продемонстрировать знания о различных видах музыки, певческих голосах, музыкальных инструментах, составах оркестров;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-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- использовать систему графических знаков для ориентации в нотном письме при пении  простейших мелодий;</w:t>
      </w:r>
    </w:p>
    <w:p w:rsidR="004F3B4C" w:rsidRPr="00436B9F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>- узнавать изученные музыкальные сочинения, называть их авторов;</w:t>
      </w:r>
    </w:p>
    <w:p w:rsidR="004F3B4C" w:rsidRPr="000956DC" w:rsidRDefault="004F3B4C" w:rsidP="00436B9F">
      <w:pPr>
        <w:spacing w:after="0" w:line="240" w:lineRule="auto"/>
        <w:rPr>
          <w:rFonts w:ascii="Times New Roman" w:hAnsi="Times New Roman"/>
          <w:bCs/>
          <w:iCs/>
        </w:rPr>
      </w:pPr>
      <w:r w:rsidRPr="00436B9F">
        <w:rPr>
          <w:rFonts w:ascii="Times New Roman" w:hAnsi="Times New Roman"/>
          <w:bCs/>
          <w:iCs/>
        </w:rPr>
        <w:t xml:space="preserve"> - исполнять музыкальные произведения отдельных форм и жанров (пение, драматизация, музыкально-пластическое движение, инструментальное</w:t>
      </w:r>
      <w:r w:rsidRPr="000956DC">
        <w:rPr>
          <w:rFonts w:ascii="Times New Roman" w:hAnsi="Times New Roman"/>
          <w:bCs/>
          <w:iCs/>
        </w:rPr>
        <w:t xml:space="preserve"> музицирование, импровизация и др.).</w:t>
      </w:r>
    </w:p>
    <w:sectPr w:rsidR="004F3B4C" w:rsidRPr="000956DC" w:rsidSect="000C23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4124B"/>
    <w:multiLevelType w:val="hybridMultilevel"/>
    <w:tmpl w:val="9FA899DC"/>
    <w:lvl w:ilvl="0" w:tplc="C114A872">
      <w:start w:val="1"/>
      <w:numFmt w:val="decimal"/>
      <w:lvlText w:val="%1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2223A4"/>
    <w:multiLevelType w:val="multilevel"/>
    <w:tmpl w:val="261A3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1FC05D8"/>
    <w:multiLevelType w:val="multilevel"/>
    <w:tmpl w:val="E116C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66D5FF8"/>
    <w:multiLevelType w:val="hybridMultilevel"/>
    <w:tmpl w:val="DD58FA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981779D"/>
    <w:multiLevelType w:val="hybridMultilevel"/>
    <w:tmpl w:val="9DEE31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7731D7"/>
    <w:multiLevelType w:val="multilevel"/>
    <w:tmpl w:val="611E3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51D51CD"/>
    <w:multiLevelType w:val="hybridMultilevel"/>
    <w:tmpl w:val="7E285F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A5F160B"/>
    <w:multiLevelType w:val="hybridMultilevel"/>
    <w:tmpl w:val="29DE8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ED53B3"/>
    <w:multiLevelType w:val="multilevel"/>
    <w:tmpl w:val="0922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CFF47EE"/>
    <w:multiLevelType w:val="hybridMultilevel"/>
    <w:tmpl w:val="E72E57C4"/>
    <w:lvl w:ilvl="0" w:tplc="A3BA9B5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141AE4"/>
    <w:multiLevelType w:val="hybridMultilevel"/>
    <w:tmpl w:val="D4D441F6"/>
    <w:lvl w:ilvl="0" w:tplc="A3BA9B5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7885E5B"/>
    <w:multiLevelType w:val="multilevel"/>
    <w:tmpl w:val="41D4C59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B134A76"/>
    <w:multiLevelType w:val="hybridMultilevel"/>
    <w:tmpl w:val="1DF6DC56"/>
    <w:lvl w:ilvl="0" w:tplc="FBA6D3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5D7B18"/>
    <w:multiLevelType w:val="multilevel"/>
    <w:tmpl w:val="3E107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73B34AD"/>
    <w:multiLevelType w:val="hybridMultilevel"/>
    <w:tmpl w:val="249CBB72"/>
    <w:lvl w:ilvl="0" w:tplc="B5F6383E">
      <w:start w:val="1"/>
      <w:numFmt w:val="decimal"/>
      <w:lvlText w:val="%1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9D80CA3"/>
    <w:multiLevelType w:val="multilevel"/>
    <w:tmpl w:val="0060C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A4C58B3"/>
    <w:multiLevelType w:val="multilevel"/>
    <w:tmpl w:val="4890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B2D0931"/>
    <w:multiLevelType w:val="hybridMultilevel"/>
    <w:tmpl w:val="D4D47A0E"/>
    <w:lvl w:ilvl="0" w:tplc="59DA7AEA">
      <w:start w:val="1"/>
      <w:numFmt w:val="decimal"/>
      <w:lvlText w:val="%1"/>
      <w:lvlJc w:val="left"/>
      <w:pPr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C6270E3"/>
    <w:multiLevelType w:val="hybridMultilevel"/>
    <w:tmpl w:val="12E080F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>
    <w:nsid w:val="5CB549D9"/>
    <w:multiLevelType w:val="hybridMultilevel"/>
    <w:tmpl w:val="B23408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DA371D5"/>
    <w:multiLevelType w:val="hybridMultilevel"/>
    <w:tmpl w:val="421200EC"/>
    <w:lvl w:ilvl="0" w:tplc="A3BA9B5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2B2A02"/>
    <w:multiLevelType w:val="hybridMultilevel"/>
    <w:tmpl w:val="EB388C3E"/>
    <w:lvl w:ilvl="0" w:tplc="A3BA9B5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23C717E"/>
    <w:multiLevelType w:val="hybridMultilevel"/>
    <w:tmpl w:val="2E06E4E0"/>
    <w:lvl w:ilvl="0" w:tplc="1070DC90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37522B7"/>
    <w:multiLevelType w:val="hybridMultilevel"/>
    <w:tmpl w:val="E88A9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6004017"/>
    <w:multiLevelType w:val="hybridMultilevel"/>
    <w:tmpl w:val="B55882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6685709"/>
    <w:multiLevelType w:val="hybridMultilevel"/>
    <w:tmpl w:val="3D82EEF0"/>
    <w:lvl w:ilvl="0" w:tplc="A3BA9B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5A45A9"/>
    <w:multiLevelType w:val="hybridMultilevel"/>
    <w:tmpl w:val="EDBCD6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D934299"/>
    <w:multiLevelType w:val="multilevel"/>
    <w:tmpl w:val="2D36E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0"/>
  </w:num>
  <w:num w:numId="2">
    <w:abstractNumId w:val="21"/>
  </w:num>
  <w:num w:numId="3">
    <w:abstractNumId w:val="10"/>
  </w:num>
  <w:num w:numId="4">
    <w:abstractNumId w:val="2"/>
  </w:num>
  <w:num w:numId="5">
    <w:abstractNumId w:val="27"/>
  </w:num>
  <w:num w:numId="6">
    <w:abstractNumId w:val="9"/>
  </w:num>
  <w:num w:numId="7">
    <w:abstractNumId w:val="16"/>
  </w:num>
  <w:num w:numId="8">
    <w:abstractNumId w:val="15"/>
  </w:num>
  <w:num w:numId="9">
    <w:abstractNumId w:val="1"/>
  </w:num>
  <w:num w:numId="10">
    <w:abstractNumId w:val="13"/>
  </w:num>
  <w:num w:numId="11">
    <w:abstractNumId w:val="11"/>
  </w:num>
  <w:num w:numId="12">
    <w:abstractNumId w:val="17"/>
  </w:num>
  <w:num w:numId="13">
    <w:abstractNumId w:val="0"/>
  </w:num>
  <w:num w:numId="14">
    <w:abstractNumId w:val="14"/>
  </w:num>
  <w:num w:numId="15">
    <w:abstractNumId w:val="5"/>
  </w:num>
  <w:num w:numId="16">
    <w:abstractNumId w:val="23"/>
  </w:num>
  <w:num w:numId="17">
    <w:abstractNumId w:val="24"/>
  </w:num>
  <w:num w:numId="18">
    <w:abstractNumId w:val="4"/>
  </w:num>
  <w:num w:numId="19">
    <w:abstractNumId w:val="22"/>
  </w:num>
  <w:num w:numId="20">
    <w:abstractNumId w:val="3"/>
  </w:num>
  <w:num w:numId="21">
    <w:abstractNumId w:val="6"/>
  </w:num>
  <w:num w:numId="22">
    <w:abstractNumId w:val="12"/>
  </w:num>
  <w:num w:numId="23">
    <w:abstractNumId w:val="26"/>
  </w:num>
  <w:num w:numId="24">
    <w:abstractNumId w:val="19"/>
  </w:num>
  <w:num w:numId="25">
    <w:abstractNumId w:val="7"/>
  </w:num>
  <w:num w:numId="26">
    <w:abstractNumId w:val="25"/>
  </w:num>
  <w:num w:numId="27">
    <w:abstractNumId w:val="18"/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71A5"/>
    <w:rsid w:val="0001000F"/>
    <w:rsid w:val="00026076"/>
    <w:rsid w:val="00040FDF"/>
    <w:rsid w:val="00053452"/>
    <w:rsid w:val="00061133"/>
    <w:rsid w:val="000956DC"/>
    <w:rsid w:val="000C236E"/>
    <w:rsid w:val="0010749B"/>
    <w:rsid w:val="001157C6"/>
    <w:rsid w:val="001F6B4A"/>
    <w:rsid w:val="00260D73"/>
    <w:rsid w:val="002B08E6"/>
    <w:rsid w:val="002D4081"/>
    <w:rsid w:val="0036699B"/>
    <w:rsid w:val="003829F1"/>
    <w:rsid w:val="0039113A"/>
    <w:rsid w:val="003A239A"/>
    <w:rsid w:val="003C04B8"/>
    <w:rsid w:val="003D21E1"/>
    <w:rsid w:val="00436B9F"/>
    <w:rsid w:val="004823C2"/>
    <w:rsid w:val="004A19E4"/>
    <w:rsid w:val="004D4A63"/>
    <w:rsid w:val="004F3B4C"/>
    <w:rsid w:val="00567F2E"/>
    <w:rsid w:val="005D3DFA"/>
    <w:rsid w:val="005E0548"/>
    <w:rsid w:val="005E4AA1"/>
    <w:rsid w:val="006033E2"/>
    <w:rsid w:val="00655DB4"/>
    <w:rsid w:val="006B2E40"/>
    <w:rsid w:val="006D1661"/>
    <w:rsid w:val="00712C40"/>
    <w:rsid w:val="0077128C"/>
    <w:rsid w:val="007C5CE1"/>
    <w:rsid w:val="0080418E"/>
    <w:rsid w:val="0084519A"/>
    <w:rsid w:val="0099062A"/>
    <w:rsid w:val="00A67F1C"/>
    <w:rsid w:val="00A95264"/>
    <w:rsid w:val="00AB71A5"/>
    <w:rsid w:val="00B12CE7"/>
    <w:rsid w:val="00B72A67"/>
    <w:rsid w:val="00B7445A"/>
    <w:rsid w:val="00CB0875"/>
    <w:rsid w:val="00CB12C0"/>
    <w:rsid w:val="00DA25D1"/>
    <w:rsid w:val="00DB7EC8"/>
    <w:rsid w:val="00E2173B"/>
    <w:rsid w:val="00E84B4F"/>
    <w:rsid w:val="00EC6B1C"/>
    <w:rsid w:val="00EF693D"/>
    <w:rsid w:val="00F501DA"/>
    <w:rsid w:val="00FD6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87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C23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C236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0C2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C236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C2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C236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C2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236E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uiPriority w:val="99"/>
    <w:rsid w:val="000C236E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Normal"/>
    <w:uiPriority w:val="99"/>
    <w:rsid w:val="000C236E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msonormal0">
    <w:name w:val="msonormal"/>
    <w:basedOn w:val="Normal"/>
    <w:uiPriority w:val="99"/>
    <w:rsid w:val="007C5C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7C5C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65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329</TotalTime>
  <Pages>42</Pages>
  <Words>14201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21</cp:revision>
  <dcterms:created xsi:type="dcterms:W3CDTF">2018-06-08T03:40:00Z</dcterms:created>
  <dcterms:modified xsi:type="dcterms:W3CDTF">2019-11-15T02:53:00Z</dcterms:modified>
</cp:coreProperties>
</file>